
<file path=[Content_Types].xml><?xml version="1.0" encoding="utf-8"?>
<Types xmlns="http://schemas.openxmlformats.org/package/2006/content-types">
  <Default Extension="bin"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tag w:val="{&quot;templafy&quot;:{&quot;assetId&quot;:&quot;638095360268512409&quot;,&quot;textElementPlaceholderName&quot;:&quot;TextElement2&quot;,&quot;replaceOnUpdate&quot;:false,&quot;type&quot;:&quot;textElement&quot;}}"/>
        <w:id w:val="1916664427"/>
        <w:placeholder>
          <w:docPart w:val="BCC10116276E40EFB5E573C38AF0F552"/>
        </w:placeholder>
      </w:sdtPr>
      <w:sdtEndPr>
        <w:rPr>
          <w:color w:val="000000" w:themeColor="text1"/>
        </w:rPr>
      </w:sdtEndPr>
      <w:sdtContent>
        <w:p w:rsidRPr="00C110C3" w:rsidR="00C274BF" w:rsidRDefault="00FF3E88" w14:paraId="058966A6" w14:textId="7323A288">
          <w:pPr>
            <w:rPr>
              <w:color w:val="000000" w:themeColor="text1"/>
            </w:rPr>
          </w:pPr>
          <w:r w:rsidRPr="00C110C3">
            <w:rPr>
              <w:color w:val="000000" w:themeColor="text1"/>
            </w:rPr>
            <w:t xml:space="preserve">Tekstelement keuze </w:t>
          </w:r>
          <w:r w:rsidRPr="00C110C3" w:rsidR="00905CEE">
            <w:rPr>
              <w:color w:val="000000" w:themeColor="text1"/>
            </w:rPr>
            <w:t>NNPNP</w:t>
          </w:r>
        </w:p>
      </w:sdtContent>
    </w:sdt>
    <w:p w:rsidRPr="00C110C3" w:rsidR="00737972" w:rsidP="00737972" w:rsidRDefault="00737972" w14:paraId="29DE40F4" w14:textId="777777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line="280" w:lineRule="atLeast"/>
        <w:rPr>
          <w:rFonts w:cs="Arial"/>
          <w:color w:val="000000" w:themeColor="text1"/>
        </w:rPr>
      </w:pPr>
    </w:p>
    <w:p w:rsidRPr="00C110C3" w:rsidR="00737972" w:rsidP="00737972" w:rsidRDefault="00737972" w14:paraId="51B30B55" w14:textId="60D720F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line="280" w:lineRule="atLeast"/>
        <w:rPr>
          <w:rFonts w:cs="Arial"/>
          <w:color w:val="000000" w:themeColor="text1"/>
        </w:rPr>
      </w:pPr>
      <w:r w:rsidRPr="00C110C3">
        <w:rPr>
          <w:rFonts w:cs="Arial"/>
          <w:color w:val="000000" w:themeColor="text1"/>
        </w:rPr>
        <w:t xml:space="preserve">Op </w:t>
      </w:r>
      <w:sdt>
        <w:sdtPr>
          <w:rPr>
            <w:rFonts w:cs="Arial"/>
            <w:color w:val="000000" w:themeColor="text1"/>
          </w:rPr>
          <w:alias w:val="{{FormatDateTime(Form.StartdatumZaak, &quot;d MMMM yyyy&quot;)}}"/>
          <w:tag w:val="{&quot;templafy&quot;:{&quot;binding&quot;:&quot;{{FormatDateTime(Form.StartdatumZaak, \&quot;d MMMM yyyy\&quot;)}}&quot;,&quot;visibility&quot;:&quot;&quot;,&quot;disableUpdates&quot;:false,&quot;removeAndKeepContent&quot;:false,&quot;type&quot;:&quot;text&quot;}}"/>
          <w:id w:val="-298760523"/>
          <w:placeholder>
            <w:docPart w:val="C09BE38EE29E4948B16D7C46AE5803FC"/>
          </w:placeholder>
          <w:showingPlcHdr/>
        </w:sdtPr>
        <w:sdtContent>
          <w:r w:rsidRPr="00D31492" w:rsidR="00703009">
            <w:rPr>
              <w:rStyle w:val="Tekstvantijdelijkeaanduiding"/>
            </w:rPr>
            <w:t>StartdatumZaak</w:t>
          </w:r>
        </w:sdtContent>
      </w:sdt>
      <w:r w:rsidRPr="00C110C3">
        <w:rPr>
          <w:rFonts w:cs="Arial"/>
          <w:color w:val="000000" w:themeColor="text1"/>
        </w:rPr>
        <w:t xml:space="preserve"> heeft u geïnformeerd of u Nederlander kunt worden. </w:t>
      </w:r>
    </w:p>
    <w:p w:rsidRPr="00C110C3" w:rsidR="00737972" w:rsidP="00737972" w:rsidRDefault="00737972" w14:paraId="5CC6A05B" w14:textId="777777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line="280" w:lineRule="atLeast"/>
        <w:rPr>
          <w:rFonts w:cs="Arial"/>
          <w:color w:val="000000" w:themeColor="text1"/>
        </w:rPr>
      </w:pPr>
      <w:r w:rsidRPr="00C110C3">
        <w:rPr>
          <w:rFonts w:cs="Arial"/>
          <w:color w:val="000000" w:themeColor="text1"/>
        </w:rPr>
        <w:t>In deze brief vertel ik u wat de voorwaarden zijn en hoe de procedure loopt.</w:t>
      </w:r>
    </w:p>
    <w:p w:rsidRPr="00C110C3" w:rsidR="00737972" w:rsidP="00737972" w:rsidRDefault="00737972" w14:paraId="4B02B327" w14:textId="77777777">
      <w:pPr>
        <w:rPr>
          <w:rFonts w:cs="Arial"/>
          <w:b/>
          <w:color w:val="000000" w:themeColor="text1"/>
        </w:rPr>
      </w:pPr>
    </w:p>
    <w:p w:rsidRPr="00C110C3" w:rsidR="00737972" w:rsidP="00737972" w:rsidRDefault="00737972" w14:paraId="419FAED1" w14:textId="053FEBFE">
      <w:pPr>
        <w:rPr>
          <w:rFonts w:cs="Arial"/>
          <w:b/>
          <w:color w:val="000000" w:themeColor="text1"/>
        </w:rPr>
      </w:pPr>
      <w:r w:rsidRPr="00C110C3">
        <w:rPr>
          <w:rFonts w:cs="Arial"/>
          <w:b/>
          <w:color w:val="000000" w:themeColor="text1"/>
        </w:rPr>
        <w:t xml:space="preserve">U komt op dit moment </w:t>
      </w:r>
      <w:sdt>
        <w:sdtPr>
          <w:rPr>
            <w:rStyle w:val="vet"/>
          </w:rPr>
          <w:alias w:val="{{Form.UKomtOpDitMoment.Name}}"/>
          <w:tag w:val="{&quot;templafy&quot;:{&quot;binding&quot;:&quot;{{Form.UKomtOpDitMoment.Name}}&quot;,&quot;visibility&quot;:&quot;&quot;,&quot;disableUpdates&quot;:false,&quot;removeAndKeepContent&quot;:false,&quot;type&quot;:&quot;text&quot;}}"/>
          <w:id w:val="-332609332"/>
          <w:placeholder>
            <w:docPart w:val="1E28FC7E2488433DBADBFE348091C034"/>
          </w:placeholder>
          <w:showingPlcHdr/>
        </w:sdtPr>
        <w:sdtEndPr>
          <w:rPr>
            <w:rStyle w:val="Standaardalinea-lettertype"/>
            <w:rFonts w:cs="Arial"/>
            <w:b w:val="0"/>
            <w:color w:val="auto"/>
          </w:rPr>
        </w:sdtEndPr>
        <w:sdtContent>
          <w:r w:rsidRPr="00C110C3">
            <w:rPr>
              <w:rStyle w:val="Tekstvantijdelijkeaanduiding"/>
              <w:color w:val="000000" w:themeColor="text1"/>
            </w:rPr>
            <w:t>UKomtOpDitMoment.Name</w:t>
          </w:r>
        </w:sdtContent>
      </w:sdt>
      <w:r w:rsidRPr="00C110C3">
        <w:rPr>
          <w:rFonts w:cs="Arial"/>
          <w:b/>
          <w:color w:val="000000" w:themeColor="text1"/>
        </w:rPr>
        <w:t xml:space="preserve"> in aanmerking voor </w:t>
      </w:r>
      <w:sdt>
        <w:sdtPr>
          <w:rPr>
            <w:rStyle w:val="vet"/>
          </w:rPr>
          <w:alias w:val="{{Form.InAanmerkingVoor.Name}}"/>
          <w:tag w:val="{&quot;templafy&quot;:{&quot;binding&quot;:&quot;{{Form.InAanmerkingVoor.Name}}&quot;,&quot;visibility&quot;:&quot;&quot;,&quot;disableUpdates&quot;:false,&quot;removeAndKeepContent&quot;:false,&quot;type&quot;:&quot;text&quot;}}"/>
          <w:id w:val="769585233"/>
          <w:placeholder>
            <w:docPart w:val="3265459D35A349D58F323503DB9F84E5"/>
          </w:placeholder>
          <w:showingPlcHdr/>
        </w:sdtPr>
        <w:sdtEndPr>
          <w:rPr>
            <w:rStyle w:val="Standaardalinea-lettertype"/>
            <w:rFonts w:cs="Arial"/>
            <w:b w:val="0"/>
            <w:color w:val="auto"/>
          </w:rPr>
        </w:sdtEndPr>
        <w:sdtContent>
          <w:r w:rsidRPr="00C110C3">
            <w:rPr>
              <w:rStyle w:val="Tekstvantijdelijkeaanduiding"/>
              <w:color w:val="000000" w:themeColor="text1"/>
            </w:rPr>
            <w:t>InAanmerkingVoor.Name</w:t>
          </w:r>
        </w:sdtContent>
      </w:sdt>
      <w:r w:rsidRPr="00C110C3">
        <w:rPr>
          <w:rFonts w:cs="Arial"/>
          <w:b/>
          <w:color w:val="000000" w:themeColor="text1"/>
        </w:rPr>
        <w:t xml:space="preserve">. </w:t>
      </w:r>
    </w:p>
    <w:p w:rsidR="00737972" w:rsidP="00737972" w:rsidRDefault="00737972" w14:paraId="260264FD" w14:textId="77777777">
      <w:pPr>
        <w:rPr>
          <w:rFonts w:cs="Arial"/>
          <w:color w:val="000000" w:themeColor="text1"/>
        </w:rPr>
      </w:pPr>
      <w:r w:rsidRPr="00C110C3">
        <w:rPr>
          <w:rFonts w:cs="Arial"/>
          <w:color w:val="000000" w:themeColor="text1"/>
        </w:rPr>
        <w:t>Hieronder leest u wat de voorwaarden zijn en of u daaraan voldoet.</w:t>
      </w:r>
    </w:p>
    <w:p w:rsidR="00737972" w:rsidP="00737972" w:rsidRDefault="00737972" w14:paraId="700CE0CA" w14:textId="4336F3B0">
      <w:pPr>
        <w:rPr>
          <w:rFonts w:cs="Arial"/>
          <w:b/>
          <w:color w:val="000000" w:themeColor="text1"/>
          <w:sz w:val="28"/>
        </w:rPr>
      </w:pPr>
    </w:p>
    <w:sdt>
      <w:sdtPr>
        <w:rPr>
          <w:rFonts w:cs="Arial"/>
          <w:b/>
          <w:color w:val="000000" w:themeColor="text1"/>
          <w:sz w:val="28"/>
        </w:rPr>
        <w:alias w:val="textElement"/>
        <w:tag w:val="{&quot;templafy&quot;:{&quot;assetId&quot;:&quot;{{Form.GeborenNederland.AssetId}}&quot;,&quot;visibility&quot;:&quot;&quot;,&quot;replaceOnUpdate&quot;:false,&quot;type&quot;:&quot;textElement&quot;,&quot;textElementPlaceholderName&quot;:&quot;TextElement16&quot;}}"/>
        <w:id w:val="2045710736"/>
        <w:placeholder>
          <w:docPart w:val="738C468F4F884C5AB3AA6E516A61E178"/>
        </w:placeholder>
        <w:showingPlcHdr/>
      </w:sdtPr>
      <w:sdtContent>
        <w:p w:rsidR="00ED5F08" w:rsidP="00737972" w:rsidRDefault="00ED5F08" w14:paraId="0D668AA4" w14:textId="264AC60A">
          <w:pPr>
            <w:rPr>
              <w:rFonts w:cs="Arial"/>
              <w:b/>
              <w:color w:val="000000" w:themeColor="text1"/>
              <w:sz w:val="28"/>
            </w:rPr>
          </w:pPr>
          <w:r w:rsidRPr="00C65435">
            <w:rPr>
              <w:rStyle w:val="Tekstvantijdelijkeaanduiding"/>
            </w:rPr>
            <w:t>Geboren</w:t>
          </w:r>
        </w:p>
      </w:sdtContent>
    </w:sdt>
    <w:sdt>
      <w:sdtPr>
        <w:rPr>
          <w:rFonts w:cs="Arial"/>
          <w:b/>
          <w:color w:val="000000" w:themeColor="text1"/>
          <w:sz w:val="28"/>
        </w:rPr>
        <w:alias w:val="group"/>
        <w:tag w:val="{&quot;templafy&quot;:{&quot;visibility&quot;:&quot;{{IfElse(Equals(Form.GeborenNederland.Name, \&quot;Ja\&quot;), VisibilityType.Hidden, VisibilityType.Visible)}}&quot;,&quot;disableUpdates&quot;:false,&quot;type&quot;:&quot;group&quot;}}"/>
        <w:id w:val="15124807"/>
        <w:placeholder>
          <w:docPart w:val="0C23166454FC4A5BB9F2DAF3A8A9ED95"/>
        </w:placeholder>
      </w:sdtPr>
      <w:sdtEndPr>
        <w:rPr>
          <w:b w:val="0"/>
          <w:sz w:val="20"/>
        </w:rPr>
      </w:sdtEndPr>
      <w:sdtContent>
        <w:p w:rsidRPr="00C110C3" w:rsidR="00ED5F08" w:rsidP="00737972" w:rsidRDefault="00ED5F08" w14:paraId="2C4B872B" w14:textId="4A036CD7">
          <w:pPr>
            <w:rPr>
              <w:rFonts w:cs="Arial"/>
              <w:b/>
              <w:color w:val="000000" w:themeColor="text1"/>
              <w:sz w:val="28"/>
            </w:rPr>
          </w:pPr>
        </w:p>
        <w:sdt>
          <w:sdtPr>
            <w:rPr>
              <w:rFonts w:cs="Arial"/>
              <w:b/>
              <w:color w:val="000000" w:themeColor="text1"/>
              <w:sz w:val="28"/>
            </w:rPr>
            <w:alias w:val="textElement"/>
            <w:tag w:val="{&quot;templafy&quot;:{&quot;assetId&quot;:&quot;{{Form.UBentOuderDan18Jaar.AssetId}}&quot;,&quot;replaceOnUpdate&quot;:true,&quot;type&quot;:&quot;textElement&quot;,&quot;textElementPlaceholderName&quot;:&quot;TextElement5&quot;}}"/>
            <w:id w:val="209767221"/>
            <w:placeholder>
              <w:docPart w:val="92B0D6B968F0401F9B9037C44B855D4A"/>
            </w:placeholder>
            <w:showingPlcHdr/>
          </w:sdtPr>
          <w:sdtContent>
            <w:p w:rsidRPr="00C110C3" w:rsidR="00722F2B" w:rsidP="00737972" w:rsidRDefault="00722F2B" w14:paraId="2E2F7098" w14:textId="029E4763">
              <w:pPr>
                <w:rPr>
                  <w:rFonts w:cs="Arial"/>
                  <w:b/>
                  <w:color w:val="000000" w:themeColor="text1"/>
                  <w:sz w:val="28"/>
                </w:rPr>
              </w:pPr>
              <w:r w:rsidRPr="00C110C3">
                <w:rPr>
                  <w:rStyle w:val="Tekstvantijdelijkeaanduiding"/>
                  <w:color w:val="000000" w:themeColor="text1"/>
                </w:rPr>
                <w:t>18 jaar</w:t>
              </w:r>
            </w:p>
          </w:sdtContent>
        </w:sdt>
        <w:p w:rsidRPr="00C110C3" w:rsidR="00722F2B" w:rsidP="00737972" w:rsidRDefault="00722F2B" w14:paraId="28CC5DCB" w14:textId="0F4AEE69">
          <w:pPr>
            <w:rPr>
              <w:rFonts w:cs="Arial"/>
              <w:b/>
              <w:color w:val="000000" w:themeColor="text1"/>
              <w:sz w:val="28"/>
            </w:rPr>
          </w:pPr>
        </w:p>
        <w:sdt>
          <w:sdtPr>
            <w:rPr>
              <w:rFonts w:cs="Arial"/>
              <w:b/>
              <w:color w:val="000000" w:themeColor="text1"/>
              <w:sz w:val="28"/>
            </w:rPr>
            <w:tag w:val="{&quot;templafy&quot;:{&quot;assetId&quot;:&quot;{{Form.UWoontLangerDanXJaarInNederland.AssetId}}&quot;,&quot;textElementPlaceholderName&quot;:&quot;TextElement14&quot;,&quot;replaceOnUpdate&quot;:true,&quot;type&quot;:&quot;textElement&quot;}}"/>
            <w:id w:val="-1075503857"/>
            <w:placeholder>
              <w:docPart w:val="26B610EC9013426F9772B7419EEC15C9"/>
            </w:placeholder>
            <w:showingPlcHdr/>
          </w:sdtPr>
          <w:sdtContent>
            <w:p w:rsidRPr="00C110C3" w:rsidR="001006D3" w:rsidP="00737972" w:rsidRDefault="007E0D4A" w14:paraId="48A8E4DF" w14:textId="34C55D12">
              <w:pPr>
                <w:rPr>
                  <w:rFonts w:cs="Arial"/>
                  <w:b/>
                  <w:color w:val="000000" w:themeColor="text1"/>
                  <w:sz w:val="28"/>
                </w:rPr>
              </w:pPr>
              <w:r w:rsidRPr="00C110C3">
                <w:rPr>
                  <w:rStyle w:val="Tekstvantijdelijkeaanduiding"/>
                  <w:color w:val="000000" w:themeColor="text1"/>
                </w:rPr>
                <w:t>X jaar nederland</w:t>
              </w:r>
            </w:p>
          </w:sdtContent>
        </w:sdt>
        <w:p w:rsidRPr="00C110C3" w:rsidR="00875608" w:rsidP="00737972" w:rsidRDefault="00875608" w14:paraId="734142DE" w14:textId="4024B047">
          <w:pPr>
            <w:rPr>
              <w:rFonts w:cs="Arial"/>
              <w:b/>
              <w:color w:val="000000" w:themeColor="text1"/>
              <w:sz w:val="28"/>
            </w:rPr>
          </w:pPr>
        </w:p>
        <w:sdt>
          <w:sdtPr>
            <w:rPr>
              <w:rFonts w:cs="Arial"/>
              <w:b/>
              <w:color w:val="000000" w:themeColor="text1"/>
              <w:sz w:val="28"/>
            </w:rPr>
            <w:alias w:val="textElement"/>
            <w:tag w:val="{&quot;templafy&quot;:{&quot;assetId&quot;:&quot;{{Form.Verblijfsrecht.AssetId}}&quot;,&quot;replaceOnUpdate&quot;:true,&quot;type&quot;:&quot;textElement&quot;,&quot;textElementPlaceholderName&quot;:&quot;TextElement7&quot;}}"/>
            <w:id w:val="871117597"/>
            <w:placeholder>
              <w:docPart w:val="DD620811FE544312A207A8486D5E4424"/>
            </w:placeholder>
            <w:showingPlcHdr/>
          </w:sdtPr>
          <w:sdtContent>
            <w:p w:rsidRPr="00C110C3" w:rsidR="00875608" w:rsidP="00737972" w:rsidRDefault="00875608" w14:paraId="5A8B79EB" w14:textId="0C852CF9">
              <w:pPr>
                <w:rPr>
                  <w:rFonts w:cs="Arial"/>
                  <w:b/>
                  <w:color w:val="000000" w:themeColor="text1"/>
                  <w:sz w:val="28"/>
                </w:rPr>
              </w:pPr>
              <w:r w:rsidRPr="00C110C3">
                <w:rPr>
                  <w:rStyle w:val="Tekstvantijdelijkeaanduiding"/>
                  <w:color w:val="000000" w:themeColor="text1"/>
                </w:rPr>
                <w:t>Verblijfsrecht</w:t>
              </w:r>
            </w:p>
          </w:sdtContent>
        </w:sdt>
        <w:p w:rsidRPr="00C110C3" w:rsidR="00746977" w:rsidP="00737972" w:rsidRDefault="00746977" w14:paraId="6C1AF524" w14:textId="36D36725">
          <w:pPr>
            <w:rPr>
              <w:rFonts w:cs="Arial"/>
              <w:b/>
              <w:color w:val="000000" w:themeColor="text1"/>
              <w:sz w:val="28"/>
            </w:rPr>
          </w:pPr>
        </w:p>
        <w:sdt>
          <w:sdtPr>
            <w:rPr>
              <w:rFonts w:cs="Arial"/>
              <w:b/>
              <w:color w:val="000000" w:themeColor="text1"/>
              <w:sz w:val="28"/>
            </w:rPr>
            <w:alias w:val="textElement"/>
            <w:tag w:val="{&quot;templafy&quot;:{&quot;assetId&quot;:&quot;{{Form.UHeeftXJaarVerblijfsrecht.AssetId}}&quot;,&quot;replaceOnUpdate&quot;:false,&quot;type&quot;:&quot;textElement&quot;,&quot;textElementPlaceholderName&quot;:&quot;TextElement8&quot;}}"/>
            <w:id w:val="646483659"/>
            <w:placeholder>
              <w:docPart w:val="725898904EA845EA93BB96052774A170"/>
            </w:placeholder>
            <w:showingPlcHdr/>
          </w:sdtPr>
          <w:sdtContent>
            <w:p w:rsidRPr="00C110C3" w:rsidR="00746977" w:rsidP="00737972" w:rsidRDefault="00746977" w14:paraId="6728CF14" w14:textId="1C031837">
              <w:pPr>
                <w:rPr>
                  <w:rFonts w:cs="Arial"/>
                  <w:b/>
                  <w:color w:val="000000" w:themeColor="text1"/>
                  <w:sz w:val="28"/>
                </w:rPr>
              </w:pPr>
              <w:r w:rsidRPr="00C110C3">
                <w:rPr>
                  <w:rStyle w:val="Tekstvantijdelijkeaanduiding"/>
                  <w:color w:val="000000" w:themeColor="text1"/>
                </w:rPr>
                <w:t>X jaar verblijfsrecht</w:t>
              </w:r>
            </w:p>
          </w:sdtContent>
        </w:sdt>
        <w:p w:rsidRPr="00C110C3" w:rsidR="00AC357F" w:rsidP="00737972" w:rsidRDefault="00AC357F" w14:paraId="3DC4B1B3" w14:textId="77558207">
          <w:pPr>
            <w:rPr>
              <w:rFonts w:cs="Arial"/>
              <w:b/>
              <w:color w:val="000000" w:themeColor="text1"/>
              <w:sz w:val="28"/>
            </w:rPr>
          </w:pPr>
        </w:p>
        <w:sdt>
          <w:sdtPr>
            <w:rPr>
              <w:rFonts w:cs="Arial"/>
              <w:b/>
              <w:color w:val="000000" w:themeColor="text1"/>
              <w:sz w:val="28"/>
            </w:rPr>
            <w:alias w:val="textElement"/>
            <w:tag w:val="{&quot;templafy&quot;:{&quot;assetId&quot;:&quot;{{Form.UBentVoldoendeIngeburgerd.AssetId}}&quot;,&quot;replaceOnUpdate&quot;:true,&quot;type&quot;:&quot;textElement&quot;,&quot;textElementPlaceholderName&quot;:&quot;TextElement9&quot;}}"/>
            <w:id w:val="-1098713611"/>
            <w:placeholder>
              <w:docPart w:val="7A81AF1754714EDCA8C5A9DE9813F2CC"/>
            </w:placeholder>
            <w:showingPlcHdr/>
          </w:sdtPr>
          <w:sdtContent>
            <w:p w:rsidRPr="00C110C3" w:rsidR="00AC357F" w:rsidP="00737972" w:rsidRDefault="00AC357F" w14:paraId="266A35AA" w14:textId="0292D775">
              <w:pPr>
                <w:rPr>
                  <w:rFonts w:cs="Arial"/>
                  <w:b/>
                  <w:color w:val="000000" w:themeColor="text1"/>
                  <w:sz w:val="28"/>
                </w:rPr>
              </w:pPr>
              <w:r w:rsidRPr="00C110C3">
                <w:rPr>
                  <w:rStyle w:val="Tekstvantijdelijkeaanduiding"/>
                  <w:color w:val="000000" w:themeColor="text1"/>
                </w:rPr>
                <w:t>Ingeburgerd</w:t>
              </w:r>
            </w:p>
          </w:sdtContent>
        </w:sdt>
        <w:p w:rsidRPr="00C110C3" w:rsidR="001006D3" w:rsidP="00737972" w:rsidRDefault="001006D3" w14:paraId="0FB254D2" w14:textId="77777777">
          <w:pPr>
            <w:rPr>
              <w:rFonts w:cs="Arial"/>
              <w:b/>
              <w:color w:val="000000" w:themeColor="text1"/>
              <w:sz w:val="28"/>
            </w:rPr>
          </w:pPr>
        </w:p>
        <w:p w:rsidRPr="00C110C3" w:rsidR="00737972" w:rsidP="00737972" w:rsidRDefault="00737972" w14:paraId="391897CD" w14:textId="77777777">
          <w:pPr>
            <w:rPr>
              <w:rFonts w:cs="Arial"/>
              <w:b/>
              <w:color w:val="000000" w:themeColor="text1"/>
            </w:rPr>
          </w:pPr>
          <w:r w:rsidRPr="00C110C3">
            <w:rPr>
              <w:rFonts w:cs="Arial"/>
              <w:b/>
              <w:color w:val="000000" w:themeColor="text1"/>
            </w:rPr>
            <w:t>Deze documenten heeft u nodig bij de aanvraag:</w:t>
          </w:r>
        </w:p>
        <w:p w:rsidRPr="00C110C3" w:rsidR="00737972" w:rsidP="00737972" w:rsidRDefault="00737972" w14:paraId="7F845508" w14:textId="77777777">
          <w:pPr>
            <w:pStyle w:val="Lijstalinea"/>
            <w:numPr>
              <w:ilvl w:val="0"/>
              <w:numId w:val="1"/>
            </w:numPr>
            <w:rPr>
              <w:rFonts w:cs="Arial"/>
              <w:color w:val="000000" w:themeColor="text1"/>
            </w:rPr>
          </w:pPr>
          <w:r w:rsidRPr="00C110C3">
            <w:rPr>
              <w:rFonts w:cs="Arial"/>
              <w:color w:val="000000" w:themeColor="text1"/>
            </w:rPr>
            <w:t>Een geldig verblijfsdocument;</w:t>
          </w:r>
        </w:p>
        <w:p w:rsidRPr="00C110C3" w:rsidR="00737972" w:rsidP="00737972" w:rsidRDefault="00737972" w14:paraId="12BF11A4" w14:textId="77777777">
          <w:pPr>
            <w:pStyle w:val="Lijstalinea"/>
            <w:numPr>
              <w:ilvl w:val="0"/>
              <w:numId w:val="1"/>
            </w:numPr>
            <w:rPr>
              <w:rFonts w:cs="Arial"/>
              <w:color w:val="000000" w:themeColor="text1"/>
            </w:rPr>
          </w:pPr>
          <w:r w:rsidRPr="00C110C3">
            <w:rPr>
              <w:rFonts w:cs="Arial"/>
              <w:color w:val="000000" w:themeColor="text1"/>
            </w:rPr>
            <w:t>Een geldig paspoort/identiteitskaart uit land van herkomst;</w:t>
          </w:r>
        </w:p>
        <w:p w:rsidRPr="00C110C3" w:rsidR="00737972" w:rsidP="00737972" w:rsidRDefault="00737972" w14:paraId="47146C43" w14:textId="77777777">
          <w:pPr>
            <w:pStyle w:val="Lijstalinea"/>
            <w:numPr>
              <w:ilvl w:val="0"/>
              <w:numId w:val="1"/>
            </w:numPr>
            <w:rPr>
              <w:rFonts w:cs="Arial"/>
              <w:color w:val="000000" w:themeColor="text1"/>
            </w:rPr>
          </w:pPr>
          <w:r w:rsidRPr="00C110C3">
            <w:rPr>
              <w:rFonts w:cs="Arial"/>
              <w:color w:val="000000" w:themeColor="text1"/>
            </w:rPr>
            <w:t>Inburgeringsdiploma; of een vergelijkbaar diploma waaruit blijkt dat u voldoende bent ingeburgerd; of vrijstelling van de inburgeringsvereiste.</w:t>
          </w:r>
        </w:p>
        <w:p w:rsidRPr="00233369" w:rsidR="00233369" w:rsidP="00233369" w:rsidRDefault="00233369" w14:paraId="6713B2C2" w14:textId="77777777">
          <w:pPr>
            <w:pStyle w:val="Lijstalinea"/>
            <w:numPr>
              <w:ilvl w:val="0"/>
              <w:numId w:val="1"/>
            </w:numPr>
            <w:rPr>
              <w:rFonts w:ascii="Calibri" w:hAnsi="Calibri"/>
            </w:rPr>
          </w:pPr>
          <w:r>
            <w:t xml:space="preserve">Vraagt u de Nederlandse nationaliteit ook aan voor uw minderjarige kind(eren)? Kom dan samen met de andere ouder naar de afspraak. De andere ouder wordt gevraagd in te stemmen met het verzoek voor de kinderen. Kinderen ouder dan 12 jaar moeten bij het gesprek aanwezig zijn. Zorg dat iedereen een geldig identiteitsbewijs meebrengt. </w:t>
          </w:r>
        </w:p>
        <w:sdt>
          <w:sdtPr>
            <w:rPr>
              <w:rFonts w:cs="Arial"/>
              <w:color w:val="000000" w:themeColor="text1"/>
            </w:rPr>
            <w:alias w:val="textElement"/>
            <w:tag w:val="{&quot;templafy&quot;:{&quot;assetId&quot;:&quot;{{Form.ZichtbaarheidDocumenten.AssetId}}&quot;,&quot;replaceOnUpdate&quot;:true,&quot;type&quot;:&quot;textElement&quot;,&quot;textElementPlaceholderName&quot;:&quot;TextElement10&quot;}}"/>
            <w:id w:val="504789487"/>
            <w:placeholder>
              <w:docPart w:val="AC3C986C53AB47D9B028E11F5F557639"/>
            </w:placeholder>
            <w:showingPlcHdr/>
          </w:sdtPr>
          <w:sdtContent>
            <w:p w:rsidRPr="00C110C3" w:rsidR="00AC357F" w:rsidP="00AC357F" w:rsidRDefault="00807358" w14:paraId="7F67817E" w14:textId="25737AB1">
              <w:pPr>
                <w:rPr>
                  <w:rFonts w:cs="Arial"/>
                  <w:color w:val="000000" w:themeColor="text1"/>
                </w:rPr>
              </w:pPr>
              <w:r w:rsidRPr="00C110C3">
                <w:rPr>
                  <w:rStyle w:val="Tekstvantijdelijkeaanduiding"/>
                  <w:color w:val="000000" w:themeColor="text1"/>
                </w:rPr>
                <w:t>Documenten</w:t>
              </w:r>
            </w:p>
          </w:sdtContent>
        </w:sdt>
        <w:sdt>
          <w:sdtPr>
            <w:rPr>
              <w:color w:val="000000" w:themeColor="text1"/>
            </w:rPr>
            <w:alias w:val="textElement"/>
            <w:tag w:val="{&quot;templafy&quot;:{&quot;assetId&quot;:&quot;{{Form.WelOfGeenVerkaringOnderEdeVoe.AssetId}}&quot;,&quot;replaceOnUpdate&quot;:true,&quot;type&quot;:&quot;textElement&quot;,&quot;textElementPlaceholderName&quot;:&quot;TextElement11&quot;}}"/>
            <w:id w:val="162748887"/>
            <w:placeholder>
              <w:docPart w:val="64B7F084CF1F4AD0933E837A38228453"/>
            </w:placeholder>
            <w:showingPlcHdr/>
          </w:sdtPr>
          <w:sdtContent>
            <w:p w:rsidRPr="00C110C3" w:rsidR="00737972" w:rsidP="00737972" w:rsidRDefault="00807358" w14:paraId="4E68FD3D" w14:textId="0E6A11BC">
              <w:pPr>
                <w:rPr>
                  <w:color w:val="000000" w:themeColor="text1"/>
                </w:rPr>
              </w:pPr>
              <w:r w:rsidRPr="00C110C3">
                <w:rPr>
                  <w:rStyle w:val="Tekstvantijdelijkeaanduiding"/>
                  <w:color w:val="000000" w:themeColor="text1"/>
                </w:rPr>
                <w:t>EDE</w:t>
              </w:r>
            </w:p>
          </w:sdtContent>
        </w:sdt>
        <w:sdt>
          <w:sdtPr>
            <w:rPr>
              <w:rFonts w:cs="Arial"/>
              <w:color w:val="000000" w:themeColor="text1"/>
            </w:rPr>
            <w:alias w:val="textElement"/>
            <w:tag w:val="{&quot;templafy&quot;:{&quot;assetId&quot;:&quot;{{Form.UMoetAfstandDoenVanUwHuidigeNationaliteit.AssetId}}&quot;,&quot;replaceOnUpdate&quot;:true,&quot;type&quot;:&quot;textElement&quot;,&quot;textElementPlaceholderName&quot;:&quot;TextElement12&quot;}}"/>
            <w:id w:val="1470550487"/>
            <w:placeholder>
              <w:docPart w:val="A519523AB4B942FE8975AD694762F591"/>
            </w:placeholder>
            <w:showingPlcHdr/>
          </w:sdtPr>
          <w:sdtContent>
            <w:p w:rsidRPr="00C110C3" w:rsidR="00737972" w:rsidP="00737972" w:rsidRDefault="00504AAD" w14:paraId="24C4E997" w14:textId="01EBB73A">
              <w:pPr>
                <w:rPr>
                  <w:rFonts w:cs="Arial"/>
                  <w:color w:val="000000" w:themeColor="text1"/>
                </w:rPr>
              </w:pPr>
              <w:r w:rsidRPr="00C110C3">
                <w:rPr>
                  <w:rStyle w:val="Tekstvantijdelijkeaanduiding"/>
                  <w:color w:val="000000" w:themeColor="text1"/>
                </w:rPr>
                <w:t>Afstand</w:t>
              </w:r>
            </w:p>
          </w:sdtContent>
        </w:sdt>
        <w:p w:rsidRPr="00C110C3" w:rsidR="00504AAD" w:rsidP="00737972" w:rsidRDefault="00504AAD" w14:paraId="4AE0CEFD" w14:textId="77777777">
          <w:pPr>
            <w:rPr>
              <w:rFonts w:cs="Arial"/>
              <w:color w:val="000000" w:themeColor="text1"/>
            </w:rPr>
          </w:pPr>
        </w:p>
        <w:p w:rsidRPr="00C110C3" w:rsidR="00737972" w:rsidP="00737972" w:rsidRDefault="00737972" w14:paraId="3141FDC1" w14:textId="77777777">
          <w:pPr>
            <w:rPr>
              <w:rFonts w:cs="Arial"/>
              <w:b/>
              <w:color w:val="000000" w:themeColor="text1"/>
            </w:rPr>
          </w:pPr>
          <w:r w:rsidRPr="00C110C3">
            <w:rPr>
              <w:rFonts w:cs="Arial"/>
              <w:b/>
              <w:color w:val="000000" w:themeColor="text1"/>
            </w:rPr>
            <w:t>U kunt alleen Nederlander worden als u geen strafbare feiten heeft gepleegd</w:t>
          </w:r>
        </w:p>
        <w:p w:rsidRPr="00C110C3" w:rsidR="006B53CB" w:rsidP="006B53CB" w:rsidRDefault="006B53CB" w14:paraId="33C01565" w14:textId="77777777">
          <w:pPr>
            <w:rPr>
              <w:rFonts w:cs="Arial"/>
              <w:color w:val="000000" w:themeColor="text1"/>
            </w:rPr>
          </w:pPr>
          <w:r w:rsidRPr="00C110C3">
            <w:rPr>
              <w:rFonts w:cs="Arial"/>
              <w:color w:val="000000" w:themeColor="text1"/>
            </w:rPr>
            <w:t xml:space="preserve">Bij de aanvraag ondertekent u een verklaring dat u de afgelopen vijf jaar geen gevangenisstraf, taakstraf of hoge geldboete heeft gehad. Uw gegevens in het strafregister en bij de politie worden gecontroleerd. Heeft u eerder een strafbaar feit gepleegd of wordt u hiervan verdacht? Dan kan het zijn dat uw verzoek wordt afgewezen. In dat geval krijgt u de gemaakte kosten niet terug. </w:t>
          </w:r>
        </w:p>
        <w:p w:rsidRPr="00C110C3" w:rsidR="00737972" w:rsidP="00737972" w:rsidRDefault="00737972" w14:paraId="515A7929" w14:textId="116E9C57">
          <w:pPr>
            <w:rPr>
              <w:rFonts w:cs="Arial"/>
              <w:color w:val="000000" w:themeColor="text1"/>
            </w:rPr>
          </w:pPr>
        </w:p>
        <w:sdt>
          <w:sdtPr>
            <w:rPr>
              <w:rFonts w:cs="Arial"/>
              <w:color w:val="000000" w:themeColor="text1"/>
            </w:rPr>
            <w:alias w:val="textElement"/>
            <w:tag w:val="{&quot;templafy&quot;:{&quot;assetId&quot;:&quot;{{Form.VaststellenOfWijzigen.AssetId}}&quot;,&quot;replaceOnUpdate&quot;:true,&quot;type&quot;:&quot;textElement&quot;,&quot;textElementPlaceholderName&quot;:&quot;TextElement15&quot;}}"/>
            <w:id w:val="-219056991"/>
            <w:placeholder>
              <w:docPart w:val="1A0E08A4CCEA405F9EFAF558320C3EF0"/>
            </w:placeholder>
            <w:showingPlcHdr/>
          </w:sdtPr>
          <w:sdtContent>
            <w:p w:rsidRPr="00C110C3" w:rsidR="00F8236A" w:rsidP="00737972" w:rsidRDefault="00F8236A" w14:paraId="5B705DFE" w14:textId="66A22421">
              <w:pPr>
                <w:rPr>
                  <w:rFonts w:cs="Arial"/>
                  <w:color w:val="000000" w:themeColor="text1"/>
                </w:rPr>
              </w:pPr>
              <w:r w:rsidRPr="00C110C3">
                <w:rPr>
                  <w:rStyle w:val="Tekstvantijdelijkeaanduiding"/>
                  <w:color w:val="000000" w:themeColor="text1"/>
                </w:rPr>
                <w:t>Vaststellen</w:t>
              </w:r>
            </w:p>
          </w:sdtContent>
        </w:sdt>
        <w:p w:rsidRPr="00C110C3" w:rsidR="00222EFF" w:rsidP="00737972" w:rsidRDefault="00222EFF" w14:paraId="7550FAB9" w14:textId="77777777">
          <w:pPr>
            <w:rPr>
              <w:rFonts w:cs="Arial"/>
              <w:color w:val="000000" w:themeColor="text1"/>
            </w:rPr>
          </w:pPr>
        </w:p>
        <w:p w:rsidRPr="00C110C3" w:rsidR="00737972" w:rsidP="00737972" w:rsidRDefault="00737972" w14:paraId="16E6FE3A" w14:textId="6D5CD42E">
          <w:pPr>
            <w:rPr>
              <w:rFonts w:cs="Arial"/>
              <w:b/>
              <w:color w:val="000000" w:themeColor="text1"/>
            </w:rPr>
          </w:pPr>
          <w:r w:rsidRPr="00C110C3">
            <w:rPr>
              <w:rFonts w:cs="Arial"/>
              <w:b/>
              <w:color w:val="000000" w:themeColor="text1"/>
            </w:rPr>
            <w:t xml:space="preserve">De kosten voor uw verzoek </w:t>
          </w:r>
          <w:r w:rsidRPr="00C110C3" w:rsidR="006B53CB">
            <w:rPr>
              <w:rFonts w:cs="Arial"/>
              <w:b/>
              <w:color w:val="000000" w:themeColor="text1"/>
            </w:rPr>
            <w:t>zijn</w:t>
          </w:r>
          <w:r w:rsidRPr="00C110C3" w:rsidR="008F3367">
            <w:rPr>
              <w:rFonts w:cs="Arial"/>
              <w:b/>
              <w:color w:val="000000" w:themeColor="text1"/>
            </w:rPr>
            <w:t xml:space="preserve"> </w:t>
          </w:r>
          <w:sdt>
            <w:sdtPr>
              <w:rPr>
                <w:rStyle w:val="vet"/>
              </w:rPr>
              <w:alias w:val="{{Form.DeKostenVoorUwNaturalisatieverzoekBedrage.Nieuw}}"/>
              <w:tag w:val="{&quot;templafy&quot;:{&quot;binding&quot;:&quot;{{Form.DeKostenVoorUwNaturalisatieverzoekBedrage.Nieuw}}&quot;,&quot;promptAiService&quot;:false,&quot;visibility&quot;:&quot;&quot;,&quot;disableUpdates&quot;:false,&quot;removeAndKeepContent&quot;:false,&quot;type&quot;:&quot;text&quot;}}"/>
              <w:id w:val="1328174657"/>
              <w:placeholder>
                <w:docPart w:val="6AD37C9C63E34A309C19772FF74A9DBF"/>
              </w:placeholder>
              <w:showingPlcHdr/>
            </w:sdtPr>
            <w:sdtEndPr>
              <w:rPr>
                <w:rStyle w:val="Standaardalinea-lettertype"/>
                <w:rFonts w:cs="Arial"/>
                <w:b w:val="0"/>
                <w:color w:val="auto"/>
              </w:rPr>
            </w:sdtEndPr>
            <w:sdtContent>
              <w:r w:rsidRPr="00CF2990" w:rsidR="001734DC">
                <w:rPr>
                  <w:rStyle w:val="Tekstvantijdelijkeaanduiding"/>
                </w:rPr>
                <w:t>DeKostenVoorUwNaturalisatieverzoekBedrage.Nieuw</w:t>
              </w:r>
            </w:sdtContent>
          </w:sdt>
          <w:r w:rsidRPr="00C110C3" w:rsidR="008F3367">
            <w:rPr>
              <w:rFonts w:cs="Arial"/>
              <w:b/>
              <w:color w:val="000000" w:themeColor="text1"/>
            </w:rPr>
            <w:t xml:space="preserve"> </w:t>
          </w:r>
          <w:sdt>
            <w:sdtPr>
              <w:rPr>
                <w:rStyle w:val="vet"/>
              </w:rPr>
              <w:alias w:val="{{Form.ExtraKostenVoorKindEren.Waarde}}"/>
              <w:tag w:val="{&quot;templafy&quot;:{&quot;binding&quot;:&quot;{{Form.ExtraKostenVoorKindEren.Waarde}}&quot;,&quot;promptAiService&quot;:false,&quot;visibility&quot;:&quot;&quot;,&quot;disableUpdates&quot;:false,&quot;removeAndKeepContent&quot;:false,&quot;type&quot;:&quot;text&quot;}}"/>
              <w:id w:val="224257170"/>
              <w:placeholder>
                <w:docPart w:val="91B0729351D247F0915A295BC94C7EB1"/>
              </w:placeholder>
              <w:showingPlcHdr/>
            </w:sdtPr>
            <w:sdtEndPr>
              <w:rPr>
                <w:rStyle w:val="Standaardalinea-lettertype"/>
                <w:rFonts w:cs="Arial"/>
                <w:b w:val="0"/>
                <w:color w:val="auto"/>
              </w:rPr>
            </w:sdtEndPr>
            <w:sdtContent>
              <w:r w:rsidRPr="003F45D5" w:rsidR="00184D88">
                <w:rPr>
                  <w:rStyle w:val="Tekstvantijdelijkeaanduiding"/>
                </w:rPr>
                <w:t>ExtraKostenVoorKindEren.Waarde</w:t>
              </w:r>
            </w:sdtContent>
          </w:sdt>
        </w:p>
        <w:p w:rsidRPr="00C110C3" w:rsidR="006B53CB" w:rsidP="006B53CB" w:rsidRDefault="006B53CB" w14:paraId="00B48C5C" w14:textId="01D5C6DF">
          <w:pPr>
            <w:rPr>
              <w:rFonts w:cs="Arial"/>
              <w:color w:val="000000" w:themeColor="text1"/>
            </w:rPr>
          </w:pPr>
          <w:r w:rsidRPr="00C110C3">
            <w:rPr>
              <w:rFonts w:cs="Arial"/>
              <w:color w:val="000000" w:themeColor="text1"/>
            </w:rPr>
            <w:t xml:space="preserve">Dit bedrag betaalt u bij de afspraak afhandeling van uw verzoek in </w:t>
          </w:r>
          <w:r w:rsidRPr="00A142A3" w:rsidR="00A142A3">
            <w:rPr>
              <w:rFonts w:cs="Arial"/>
              <w:color w:val="000000" w:themeColor="text1"/>
            </w:rPr>
            <w:t>het Huis voor de Stad</w:t>
          </w:r>
          <w:r w:rsidRPr="00C110C3">
            <w:rPr>
              <w:rFonts w:cs="Arial"/>
              <w:color w:val="000000" w:themeColor="text1"/>
            </w:rPr>
            <w:t xml:space="preserve">. Bij voorkeur betaalt u per PIN. Betalen met een creditcard is niet mogelijk. </w:t>
          </w:r>
        </w:p>
      </w:sdtContent>
    </w:sdt>
    <w:p w:rsidRPr="00C110C3" w:rsidR="00737972" w:rsidP="00737972" w:rsidRDefault="00737972" w14:paraId="26E1A02E" w14:textId="77777777">
      <w:pPr>
        <w:rPr>
          <w:rFonts w:cs="Arial"/>
          <w:color w:val="000000" w:themeColor="text1"/>
        </w:rPr>
      </w:pPr>
    </w:p>
    <w:p w:rsidRPr="00C110C3" w:rsidR="00737972" w:rsidP="00737972" w:rsidRDefault="00737972" w14:paraId="38CABAA9" w14:textId="77777777">
      <w:pPr>
        <w:rPr>
          <w:rFonts w:cs="Arial"/>
          <w:b/>
          <w:bCs/>
          <w:color w:val="000000" w:themeColor="text1"/>
        </w:rPr>
      </w:pPr>
      <w:r w:rsidRPr="00C110C3">
        <w:rPr>
          <w:rFonts w:cs="Arial"/>
          <w:b/>
          <w:bCs/>
          <w:color w:val="000000" w:themeColor="text1"/>
        </w:rPr>
        <w:t>Hoe nu verder?</w:t>
      </w:r>
    </w:p>
    <w:sdt>
      <w:sdtPr>
        <w:rPr>
          <w:color w:val="000000" w:themeColor="text1"/>
        </w:rPr>
        <w:alias w:val="textElement"/>
        <w:tag w:val="{&quot;templafy&quot;:{&quot;assetId&quot;:&quot;{{Form.HoeNuVerder.AssetId}}&quot;,&quot;replaceOnUpdate&quot;:true,&quot;type&quot;:&quot;textElement&quot;,&quot;textElementPlaceholderName&quot;:&quot;TextElement13&quot;}}"/>
        <w:id w:val="-2039119675"/>
        <w:placeholder>
          <w:docPart w:val="DAAD6E866D8246F09525032B9E14842E"/>
        </w:placeholder>
        <w:showingPlcHdr/>
      </w:sdtPr>
      <w:sdtContent>
        <w:p w:rsidRPr="00C110C3" w:rsidR="0024510A" w:rsidRDefault="007E0D4A" w14:paraId="0333A4DB" w14:textId="2778D8C4">
          <w:pPr>
            <w:rPr>
              <w:color w:val="000000" w:themeColor="text1"/>
            </w:rPr>
          </w:pPr>
          <w:r w:rsidRPr="00C110C3">
            <w:rPr>
              <w:rStyle w:val="Tekstvantijdelijkeaanduiding"/>
              <w:color w:val="000000" w:themeColor="text1"/>
            </w:rPr>
            <w:t>Hoe nu verder</w:t>
          </w:r>
        </w:p>
      </w:sdtContent>
    </w:sdt>
    <w:p w:rsidRPr="00C110C3" w:rsidR="00737972" w:rsidRDefault="00737972" w14:paraId="767A6CF6" w14:textId="77777777">
      <w:pPr>
        <w:rPr>
          <w:color w:val="000000" w:themeColor="text1"/>
        </w:rPr>
      </w:pPr>
    </w:p>
    <w:sdt>
      <w:sdtPr>
        <w:rPr>
          <w:color w:val="000000" w:themeColor="text1"/>
        </w:rPr>
        <w:alias w:val="textElement"/>
        <w:tag w:val="{&quot;templafy&quot;:{&quot;assetId&quot;:&quot;638034274699508784&quot;,&quot;replaceOnUpdate&quot;:false,&quot;type&quot;:&quot;textElement&quot;,&quot;textElementPlaceholderName&quot;:&quot;TextElement4&quot;}}"/>
        <w:id w:val="-618451927"/>
        <w:placeholder>
          <w:docPart w:val="9C6DA852F5294D908CD2ED6DB62AF8EC"/>
        </w:placeholder>
        <w:showingPlcHdr/>
        <w15:color w:val="000000"/>
      </w:sdtPr>
      <w:sdtContent>
        <w:p w:rsidRPr="00C110C3" w:rsidR="00737972" w:rsidRDefault="00737972" w14:paraId="622EC8B4" w14:textId="47ABCF05">
          <w:pPr>
            <w:rPr>
              <w:color w:val="000000" w:themeColor="text1"/>
            </w:rPr>
          </w:pPr>
          <w:r w:rsidRPr="00C110C3">
            <w:rPr>
              <w:rStyle w:val="Tekstvantijdelijkeaanduiding"/>
              <w:color w:val="000000" w:themeColor="text1"/>
            </w:rPr>
            <w:t>Heeft u nog vragen</w:t>
          </w:r>
        </w:p>
      </w:sdtContent>
    </w:sdt>
    <w:sdt>
      <w:sdtPr>
        <w:rPr>
          <w:color w:val="000000" w:themeColor="text1"/>
        </w:rPr>
        <w:alias w:val="textElement"/>
        <w:tag w:val="{&quot;templafy&quot;:{&quot;assetId&quot;:&quot;638029973600425494&quot;,&quot;replaceOnUpdate&quot;:false,&quot;type&quot;:&quot;textElement&quot;,&quot;textElementPlaceholderName&quot;:&quot;TextElement3&quot;}}"/>
        <w:id w:val="464239130"/>
        <w:placeholder>
          <w:docPart w:val="DED0342606DF4944BB1DA8C29B8B78E4"/>
        </w:placeholder>
        <w:showingPlcHdr/>
      </w:sdtPr>
      <w:sdtContent>
        <w:p w:rsidRPr="00C110C3" w:rsidR="00737972" w:rsidRDefault="00737972" w14:paraId="0FC9BFBA" w14:textId="0D546EBB">
          <w:pPr>
            <w:rPr>
              <w:color w:val="000000" w:themeColor="text1"/>
            </w:rPr>
          </w:pPr>
          <w:r w:rsidRPr="00C110C3">
            <w:rPr>
              <w:rStyle w:val="Tekstvantijdelijkeaanduiding"/>
              <w:color w:val="000000" w:themeColor="text1"/>
            </w:rPr>
            <w:t>Afsluiting</w:t>
          </w:r>
        </w:p>
      </w:sdtContent>
    </w:sdt>
    <w:p w:rsidR="0024510A" w:rsidRDefault="0024510A" w14:paraId="6F482206" w14:textId="6261B1F5">
      <w:bookmarkStart w:name="Start" w:id="0"/>
      <w:bookmarkEnd w:id="0"/>
    </w:p>
    <w:p w:rsidR="00FF3E88" w:rsidRDefault="00FF3E88" w14:paraId="3D4E306D" w14:textId="677E3BF5"/>
    <w:p w:rsidR="00526E29" w:rsidRDefault="00526E29" w14:paraId="3E2CC319" w14:textId="77777777"/>
    <w:p w:rsidR="007002EC" w:rsidRDefault="007002EC" w14:paraId="7BA493E5" w14:textId="2679BB0B"/>
    <w:sectPr w:rsidR="007002EC" w:rsidSect="0003178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2552" w:right="851" w:bottom="1701" w:left="1418" w:header="708" w:footer="429" w:gutter="0"/>
      <w:paperSrc w:first="1" w:other="1"/>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5C5FD" w14:textId="77777777" w:rsidR="00545B4F" w:rsidRPr="00566FB1" w:rsidRDefault="00545B4F" w:rsidP="00566FB1">
      <w:pPr>
        <w:pStyle w:val="Voettekst"/>
      </w:pPr>
    </w:p>
  </w:endnote>
  <w:endnote w:type="continuationSeparator" w:id="0">
    <w:p w14:paraId="178E1835" w14:textId="77777777" w:rsidR="00545B4F" w:rsidRPr="00566FB1" w:rsidRDefault="00545B4F" w:rsidP="00566FB1">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voetregel"/>
      <w:tag w:val=" mitBB ffe15e9abdb348e1b60c864a2ef44c0a "/>
      <w:id w:val="1390696045"/>
      <w15:color w:val="808080"/>
    </w:sdtPr>
    <w:sdtContent>
      <w:p w:rsidR="00EE055E" w:rsidP="00825B39" w:rsidRDefault="00000000" w14:paraId="5C01CC8C" w14:textId="77777777">
        <w:pPr>
          <w:pStyle w:val="Voettekst"/>
          <w:jc w:val="right"/>
          <w:rPr>
            <w:sz w:val="16"/>
          </w:rPr>
        </w:pPr>
        <w:sdt>
          <w:sdtPr>
            <w:rPr>
              <w:sz w:val="16"/>
            </w:rPr>
            <w:alias w:val="Auteur - Adres Adres regel 1"/>
            <w:tag w:val=" mitVV VVAF4068A1F3054A6C837F51CD21A40F76 "/>
            <w:id w:val="-483236782"/>
            <w15:color w:val="008000"/>
            <w15:appearance w15:val="hidden"/>
          </w:sdtPr>
          <w:sdtContent>
            <w:sdt>
              <w:sdtPr>
                <w:rPr>
                  <w:sz w:val="16"/>
                </w:rPr>
                <w:alias w:val="Auteur - Adres Adres regel 1"/>
                <w:tag w:val=" mitVV VVB3B0D827612C484C8AA7A8BB7DBAFDFD "/>
                <w:id w:val="1358006471"/>
                <w15:color w:val="008000"/>
              </w:sdtPr>
              <w:sdtContent>
                <w:r w:rsidR="0006433A">
                  <w:rPr>
                    <w:sz w:val="16"/>
                  </w:rPr>
                  <w:t xml:space="preserve">Auteur - Adres </w:t>
                </w:r>
                <w:proofErr w:type="spellStart"/>
                <w:r w:rsidR="0006433A">
                  <w:rPr>
                    <w:sz w:val="16"/>
                  </w:rPr>
                  <w:t>Adres</w:t>
                </w:r>
                <w:proofErr w:type="spellEnd"/>
                <w:r w:rsidR="0006433A">
                  <w:rPr>
                    <w:sz w:val="16"/>
                  </w:rPr>
                  <w:t xml:space="preserve"> regel 1</w:t>
                </w:r>
              </w:sdtContent>
            </w:sdt>
          </w:sdtContent>
        </w:sdt>
        <w:r w:rsidR="0006433A">
          <w:rPr>
            <w:sz w:val="16"/>
          </w:rPr>
          <w:t xml:space="preserve"> / tel. 14  0492 / fax: 0492-587400</w:t>
        </w:r>
      </w:p>
      <w:p w:rsidRPr="00881F2B" w:rsidR="00EE055E" w:rsidP="00825B39" w:rsidRDefault="0006433A" w14:paraId="4C110B39" w14:textId="77777777">
        <w:pPr>
          <w:pStyle w:val="Voettekst"/>
          <w:jc w:val="right"/>
          <w:rPr>
            <w:sz w:val="16"/>
            <w:lang w:val="fr-FR"/>
          </w:rPr>
        </w:pPr>
        <w:proofErr w:type="spellStart"/>
        <w:r>
          <w:rPr>
            <w:sz w:val="16"/>
            <w:lang w:val="fr-FR"/>
          </w:rPr>
          <w:t>Correspondentieadres</w:t>
        </w:r>
        <w:proofErr w:type="spellEnd"/>
        <w:r>
          <w:rPr>
            <w:sz w:val="16"/>
            <w:lang w:val="fr-FR"/>
          </w:rPr>
          <w:t>: Postbus 950 / 5700 AZ  / www.helmond.nl</w:t>
        </w:r>
      </w:p>
      <w:p w:rsidRPr="00825B39" w:rsidR="00EE055E" w:rsidP="00825B39" w:rsidRDefault="0006433A" w14:paraId="44E866EB" w14:textId="77777777">
        <w:pPr>
          <w:pStyle w:val="Voettekst"/>
          <w:jc w:val="right"/>
          <w:rPr>
            <w:sz w:val="16"/>
          </w:rPr>
        </w:pPr>
        <w:r>
          <w:rPr>
            <w:sz w:val="16"/>
          </w:rPr>
          <w:t xml:space="preserve">e-mail: gemeente@helmond.nl / Bankrelatie: </w:t>
        </w:r>
        <w:proofErr w:type="spellStart"/>
        <w:r>
          <w:rPr>
            <w:sz w:val="16"/>
          </w:rPr>
          <w:t>IBANnummer</w:t>
        </w:r>
        <w:proofErr w:type="spellEnd"/>
        <w:r>
          <w:rPr>
            <w:sz w:val="16"/>
          </w:rPr>
          <w:t xml:space="preserve"> NL 85 BNGH 0285 00 37 39</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3C177C" w:rsidR="00EE055E" w:rsidP="00825B39" w:rsidRDefault="00EE055E" w14:paraId="659DAEE0" w14:textId="1EE9DE25">
    <w:pPr>
      <w:pStyle w:val="Voettekst"/>
      <w:jc w:val="right"/>
      <w:rPr>
        <w:sz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lang w:val="en-US"/>
      </w:rPr>
      <w:alias w:val="textElement"/>
      <w:tag w:val="{&quot;templafy&quot;:{&quot;assetId&quot;:&quot;638029968105686651&quot;,&quot;replaceOnUpdate&quot;:false,&quot;type&quot;:&quot;textElement&quot;,&quot;textElementPlaceholderName&quot;:&quot;TextElement1&quot;}}"/>
      <w:id w:val="1841971200"/>
      <w:placeholder>
        <w:docPart w:val="7580D127A5F64F09AB8DBECBFB9F9A51"/>
      </w:placeholder>
    </w:sdtPr>
    <w:sdtContent>
      <w:p w:rsidRPr="007002EC" w:rsidR="00EE055E" w:rsidP="00825B39" w:rsidRDefault="007002EC" w14:paraId="302FE460" w14:textId="71DC98FA">
        <w:pPr>
          <w:pStyle w:val="Voettekst"/>
          <w:jc w:val="right"/>
          <w:rPr>
            <w:sz w:val="16"/>
            <w:lang w:val="en-US"/>
          </w:rPr>
        </w:pPr>
        <w:proofErr w:type="spellStart"/>
        <w:r>
          <w:rPr>
            <w:sz w:val="16"/>
            <w:lang w:val="en-US"/>
          </w:rPr>
          <w:t>Tekstelement</w:t>
        </w:r>
        <w:proofErr w:type="spellEnd"/>
        <w:r>
          <w:rPr>
            <w:sz w:val="16"/>
            <w:lang w:val="en-US"/>
          </w:rPr>
          <w:t xml:space="preserve"> </w:t>
        </w:r>
        <w:proofErr w:type="spellStart"/>
        <w:r>
          <w:rPr>
            <w:sz w:val="16"/>
            <w:lang w:val="en-US"/>
          </w:rPr>
          <w:t>voettekst</w:t>
        </w:r>
        <w:proofErr w:type="spellEnd"/>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05902" w14:textId="77777777" w:rsidR="00545B4F" w:rsidRPr="00566FB1" w:rsidRDefault="00545B4F" w:rsidP="00566FB1">
      <w:pPr>
        <w:pStyle w:val="Voettekst"/>
      </w:pPr>
    </w:p>
  </w:footnote>
  <w:footnote w:type="continuationSeparator" w:id="0">
    <w:p w14:paraId="4BADAA38" w14:textId="77777777" w:rsidR="00545B4F" w:rsidRPr="00566FB1" w:rsidRDefault="00545B4F" w:rsidP="00566FB1">
      <w:pPr>
        <w:pStyle w:val="Voettekst"/>
      </w:pP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Logo Helmond"/>
      <w:tag w:val=" mitBB 2e85af0490d949dcbd8e9b96bf99a433 "/>
      <w:id w:val="-343175227"/>
      <w15:color w:val="808080"/>
    </w:sdtPr>
    <w:sdtContent>
      <w:p w:rsidRPr="00BE31C5" w:rsidR="00EE055E" w:rsidP="00BE31C5" w:rsidRDefault="0006433A" w14:paraId="1622BD83" w14:textId="77777777">
        <w:r>
          <w:rPr>
            <w:noProof/>
          </w:rPr>
          <w:drawing>
            <wp:anchor distT="0" distB="0" distL="114300" distR="114300" simplePos="0" relativeHeight="251656704" behindDoc="0" locked="1" layoutInCell="1" allowOverlap="1" wp14:editId="3EFE9DCF" wp14:anchorId="008665DE">
              <wp:simplePos x="0" y="0"/>
              <wp:positionH relativeFrom="page">
                <wp:posOffset>3672205</wp:posOffset>
              </wp:positionH>
              <wp:positionV relativeFrom="page">
                <wp:posOffset>360045</wp:posOffset>
              </wp:positionV>
              <wp:extent cx="3344400" cy="590400"/>
              <wp:effectExtent l="0" t="0" r="0" b="635"/>
              <wp:wrapNone/>
              <wp:docPr id="1" name="Afbeelding 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44400" cy="5904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C177C" w:rsidRDefault="003C177C" w14:paraId="518FE3C0"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C177C" w:rsidRDefault="003C177C" w14:paraId="499D22D2"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505E46"/>
    <w:multiLevelType w:val="hybridMultilevel"/>
    <w:tmpl w:val="C37CF4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87192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AE7"/>
    <w:rsid w:val="00005637"/>
    <w:rsid w:val="00015688"/>
    <w:rsid w:val="00025F28"/>
    <w:rsid w:val="000268F1"/>
    <w:rsid w:val="00031785"/>
    <w:rsid w:val="0006433A"/>
    <w:rsid w:val="00066660"/>
    <w:rsid w:val="00072C1D"/>
    <w:rsid w:val="000A4C14"/>
    <w:rsid w:val="000C7B05"/>
    <w:rsid w:val="000D370A"/>
    <w:rsid w:val="000D4B80"/>
    <w:rsid w:val="000F6EEB"/>
    <w:rsid w:val="001006D3"/>
    <w:rsid w:val="00100846"/>
    <w:rsid w:val="0010791E"/>
    <w:rsid w:val="0011504E"/>
    <w:rsid w:val="00116C89"/>
    <w:rsid w:val="00144788"/>
    <w:rsid w:val="00153BD1"/>
    <w:rsid w:val="00154EF7"/>
    <w:rsid w:val="001704C3"/>
    <w:rsid w:val="001734DC"/>
    <w:rsid w:val="00184D88"/>
    <w:rsid w:val="001930E5"/>
    <w:rsid w:val="001A6AE7"/>
    <w:rsid w:val="001B3FD3"/>
    <w:rsid w:val="001C61DE"/>
    <w:rsid w:val="001C7C1F"/>
    <w:rsid w:val="002048AE"/>
    <w:rsid w:val="00222EFF"/>
    <w:rsid w:val="00227964"/>
    <w:rsid w:val="00232D37"/>
    <w:rsid w:val="00233369"/>
    <w:rsid w:val="00243653"/>
    <w:rsid w:val="0024510A"/>
    <w:rsid w:val="00253555"/>
    <w:rsid w:val="002B3F07"/>
    <w:rsid w:val="002C4171"/>
    <w:rsid w:val="002E1369"/>
    <w:rsid w:val="002E6B80"/>
    <w:rsid w:val="003266EC"/>
    <w:rsid w:val="00331FBC"/>
    <w:rsid w:val="00352154"/>
    <w:rsid w:val="003558D6"/>
    <w:rsid w:val="00362367"/>
    <w:rsid w:val="00375954"/>
    <w:rsid w:val="003768A8"/>
    <w:rsid w:val="003A5B28"/>
    <w:rsid w:val="003B20FE"/>
    <w:rsid w:val="003B522A"/>
    <w:rsid w:val="003C177C"/>
    <w:rsid w:val="003C260F"/>
    <w:rsid w:val="003C309B"/>
    <w:rsid w:val="003D5822"/>
    <w:rsid w:val="003E7F42"/>
    <w:rsid w:val="003F48A0"/>
    <w:rsid w:val="00412530"/>
    <w:rsid w:val="00425215"/>
    <w:rsid w:val="004365A8"/>
    <w:rsid w:val="00437728"/>
    <w:rsid w:val="00447E43"/>
    <w:rsid w:val="00466D11"/>
    <w:rsid w:val="004747C2"/>
    <w:rsid w:val="004A5DE5"/>
    <w:rsid w:val="004B7A04"/>
    <w:rsid w:val="004D0924"/>
    <w:rsid w:val="004D12FB"/>
    <w:rsid w:val="004D380B"/>
    <w:rsid w:val="004D3D21"/>
    <w:rsid w:val="004E0EB4"/>
    <w:rsid w:val="00502C91"/>
    <w:rsid w:val="00504AAD"/>
    <w:rsid w:val="00511F18"/>
    <w:rsid w:val="0051782A"/>
    <w:rsid w:val="0052105B"/>
    <w:rsid w:val="005237C9"/>
    <w:rsid w:val="00526E29"/>
    <w:rsid w:val="005279E5"/>
    <w:rsid w:val="00532B2F"/>
    <w:rsid w:val="0054581F"/>
    <w:rsid w:val="00545B4F"/>
    <w:rsid w:val="005514D6"/>
    <w:rsid w:val="005529FA"/>
    <w:rsid w:val="0055394A"/>
    <w:rsid w:val="0056076B"/>
    <w:rsid w:val="00566FB1"/>
    <w:rsid w:val="0057367D"/>
    <w:rsid w:val="005764DB"/>
    <w:rsid w:val="005941A2"/>
    <w:rsid w:val="0059710E"/>
    <w:rsid w:val="005D3C45"/>
    <w:rsid w:val="005D4DF4"/>
    <w:rsid w:val="005E615F"/>
    <w:rsid w:val="005F48DF"/>
    <w:rsid w:val="005F74E8"/>
    <w:rsid w:val="00604D6E"/>
    <w:rsid w:val="00606A5B"/>
    <w:rsid w:val="006177BD"/>
    <w:rsid w:val="006433F2"/>
    <w:rsid w:val="0066650A"/>
    <w:rsid w:val="0069211E"/>
    <w:rsid w:val="006972B1"/>
    <w:rsid w:val="006A4529"/>
    <w:rsid w:val="006B53CB"/>
    <w:rsid w:val="006D09ED"/>
    <w:rsid w:val="006F5413"/>
    <w:rsid w:val="007002EC"/>
    <w:rsid w:val="00700DF2"/>
    <w:rsid w:val="007027C6"/>
    <w:rsid w:val="00703009"/>
    <w:rsid w:val="00706A62"/>
    <w:rsid w:val="007116BF"/>
    <w:rsid w:val="0071551B"/>
    <w:rsid w:val="007217B0"/>
    <w:rsid w:val="00722F2B"/>
    <w:rsid w:val="007253F1"/>
    <w:rsid w:val="0072643B"/>
    <w:rsid w:val="007327E8"/>
    <w:rsid w:val="0073446B"/>
    <w:rsid w:val="0073580B"/>
    <w:rsid w:val="00737972"/>
    <w:rsid w:val="00746977"/>
    <w:rsid w:val="00750AD3"/>
    <w:rsid w:val="0076161F"/>
    <w:rsid w:val="00764557"/>
    <w:rsid w:val="00780C25"/>
    <w:rsid w:val="00792CD7"/>
    <w:rsid w:val="007A511A"/>
    <w:rsid w:val="007B06A4"/>
    <w:rsid w:val="007B61E3"/>
    <w:rsid w:val="007C4E45"/>
    <w:rsid w:val="007D118E"/>
    <w:rsid w:val="007E0D4A"/>
    <w:rsid w:val="007E7D3F"/>
    <w:rsid w:val="00807358"/>
    <w:rsid w:val="0080768F"/>
    <w:rsid w:val="00837956"/>
    <w:rsid w:val="00840E2A"/>
    <w:rsid w:val="00851E3A"/>
    <w:rsid w:val="00875608"/>
    <w:rsid w:val="008B2B9B"/>
    <w:rsid w:val="008B5865"/>
    <w:rsid w:val="008B7E55"/>
    <w:rsid w:val="008D4143"/>
    <w:rsid w:val="008F3367"/>
    <w:rsid w:val="00905CEE"/>
    <w:rsid w:val="00911F82"/>
    <w:rsid w:val="00913A0F"/>
    <w:rsid w:val="00914624"/>
    <w:rsid w:val="00926B6B"/>
    <w:rsid w:val="00936F1F"/>
    <w:rsid w:val="00937660"/>
    <w:rsid w:val="00946432"/>
    <w:rsid w:val="00967F7F"/>
    <w:rsid w:val="009705CB"/>
    <w:rsid w:val="009708EB"/>
    <w:rsid w:val="00976326"/>
    <w:rsid w:val="009916D6"/>
    <w:rsid w:val="00994E46"/>
    <w:rsid w:val="009973F8"/>
    <w:rsid w:val="009B2AA4"/>
    <w:rsid w:val="009B44FE"/>
    <w:rsid w:val="009C6343"/>
    <w:rsid w:val="009D23AD"/>
    <w:rsid w:val="009D32D7"/>
    <w:rsid w:val="009D5EAC"/>
    <w:rsid w:val="009E0AA9"/>
    <w:rsid w:val="009E68D2"/>
    <w:rsid w:val="009F0691"/>
    <w:rsid w:val="009F1329"/>
    <w:rsid w:val="009F2B13"/>
    <w:rsid w:val="00A1289A"/>
    <w:rsid w:val="00A142A3"/>
    <w:rsid w:val="00A63052"/>
    <w:rsid w:val="00A7390F"/>
    <w:rsid w:val="00A77331"/>
    <w:rsid w:val="00A775AE"/>
    <w:rsid w:val="00A908D3"/>
    <w:rsid w:val="00A90A38"/>
    <w:rsid w:val="00AA2158"/>
    <w:rsid w:val="00AA2DD0"/>
    <w:rsid w:val="00AA6455"/>
    <w:rsid w:val="00AB0B48"/>
    <w:rsid w:val="00AB3231"/>
    <w:rsid w:val="00AC244F"/>
    <w:rsid w:val="00AC357F"/>
    <w:rsid w:val="00AC7828"/>
    <w:rsid w:val="00AD02C2"/>
    <w:rsid w:val="00AD676D"/>
    <w:rsid w:val="00AE6C2A"/>
    <w:rsid w:val="00AE6E5B"/>
    <w:rsid w:val="00AF7B72"/>
    <w:rsid w:val="00B90901"/>
    <w:rsid w:val="00B90F5A"/>
    <w:rsid w:val="00B976B3"/>
    <w:rsid w:val="00BB4B34"/>
    <w:rsid w:val="00BB55F9"/>
    <w:rsid w:val="00BC698E"/>
    <w:rsid w:val="00BD4886"/>
    <w:rsid w:val="00C0522A"/>
    <w:rsid w:val="00C110C3"/>
    <w:rsid w:val="00C136D7"/>
    <w:rsid w:val="00C218DD"/>
    <w:rsid w:val="00C274BF"/>
    <w:rsid w:val="00C34E5A"/>
    <w:rsid w:val="00C5017A"/>
    <w:rsid w:val="00C54F64"/>
    <w:rsid w:val="00C562BE"/>
    <w:rsid w:val="00C76029"/>
    <w:rsid w:val="00C7638D"/>
    <w:rsid w:val="00C7726C"/>
    <w:rsid w:val="00C800FC"/>
    <w:rsid w:val="00C87C3B"/>
    <w:rsid w:val="00CA2A48"/>
    <w:rsid w:val="00CD0BB5"/>
    <w:rsid w:val="00CD3505"/>
    <w:rsid w:val="00CD4C4E"/>
    <w:rsid w:val="00CE6CDF"/>
    <w:rsid w:val="00CE6E6B"/>
    <w:rsid w:val="00CF5D9D"/>
    <w:rsid w:val="00D0058C"/>
    <w:rsid w:val="00D012F3"/>
    <w:rsid w:val="00D06EE7"/>
    <w:rsid w:val="00D12575"/>
    <w:rsid w:val="00D14F5A"/>
    <w:rsid w:val="00D22FF9"/>
    <w:rsid w:val="00D263A2"/>
    <w:rsid w:val="00D73DBE"/>
    <w:rsid w:val="00D745BC"/>
    <w:rsid w:val="00D944BB"/>
    <w:rsid w:val="00DA6C79"/>
    <w:rsid w:val="00DC5B89"/>
    <w:rsid w:val="00DF0615"/>
    <w:rsid w:val="00E272E7"/>
    <w:rsid w:val="00E42157"/>
    <w:rsid w:val="00E629D9"/>
    <w:rsid w:val="00E7074B"/>
    <w:rsid w:val="00E710D3"/>
    <w:rsid w:val="00EA6611"/>
    <w:rsid w:val="00EB42A4"/>
    <w:rsid w:val="00ED5F08"/>
    <w:rsid w:val="00EE055E"/>
    <w:rsid w:val="00F068FC"/>
    <w:rsid w:val="00F122A8"/>
    <w:rsid w:val="00F127D4"/>
    <w:rsid w:val="00F13477"/>
    <w:rsid w:val="00F23E9A"/>
    <w:rsid w:val="00F271A6"/>
    <w:rsid w:val="00F30A41"/>
    <w:rsid w:val="00F52A12"/>
    <w:rsid w:val="00F52A68"/>
    <w:rsid w:val="00F559F5"/>
    <w:rsid w:val="00F666FB"/>
    <w:rsid w:val="00F726C3"/>
    <w:rsid w:val="00F73223"/>
    <w:rsid w:val="00F8236A"/>
    <w:rsid w:val="00F870FA"/>
    <w:rsid w:val="00F97944"/>
    <w:rsid w:val="00FC6D39"/>
    <w:rsid w:val="00FD0537"/>
    <w:rsid w:val="00FF046C"/>
    <w:rsid w:val="00FF096C"/>
    <w:rsid w:val="00FF3E88"/>
    <w:rsid w:val="00FF5F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1CC5F"/>
  <w15:docId w15:val="{2EABF1D5-38EC-4148-8008-8174D3B8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B3FD3"/>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rsid w:val="00706A62"/>
    <w:pPr>
      <w:tabs>
        <w:tab w:val="center" w:pos="4536"/>
        <w:tab w:val="right" w:pos="9072"/>
      </w:tabs>
    </w:pPr>
    <w:rPr>
      <w:sz w:val="24"/>
    </w:rPr>
  </w:style>
  <w:style w:type="character" w:customStyle="1" w:styleId="VoettekstChar">
    <w:name w:val="Voettekst Char"/>
    <w:basedOn w:val="Standaardalinea-lettertype"/>
    <w:link w:val="Voettekst"/>
    <w:rsid w:val="00706A62"/>
    <w:rPr>
      <w:rFonts w:ascii="Arial" w:hAnsi="Arial"/>
      <w:sz w:val="24"/>
    </w:rPr>
  </w:style>
  <w:style w:type="paragraph" w:styleId="Koptekst">
    <w:name w:val="header"/>
    <w:basedOn w:val="Standaard"/>
    <w:link w:val="KoptekstChar"/>
    <w:rsid w:val="00706A62"/>
    <w:pPr>
      <w:tabs>
        <w:tab w:val="center" w:pos="4536"/>
        <w:tab w:val="right" w:pos="9072"/>
      </w:tabs>
    </w:pPr>
  </w:style>
  <w:style w:type="character" w:customStyle="1" w:styleId="KoptekstChar">
    <w:name w:val="Koptekst Char"/>
    <w:basedOn w:val="Standaardalinea-lettertype"/>
    <w:link w:val="Koptekst"/>
    <w:rsid w:val="00706A62"/>
    <w:rPr>
      <w:rFonts w:ascii="Arial" w:hAnsi="Arial"/>
    </w:rPr>
  </w:style>
  <w:style w:type="table" w:styleId="Tabelraster">
    <w:name w:val="Table Grid"/>
    <w:basedOn w:val="Standaardtabel"/>
    <w:rsid w:val="0070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F068FC"/>
    <w:rPr>
      <w:color w:val="808080"/>
    </w:rPr>
  </w:style>
  <w:style w:type="paragraph" w:styleId="Ballontekst">
    <w:name w:val="Balloon Text"/>
    <w:basedOn w:val="Standaard"/>
    <w:link w:val="BallontekstChar"/>
    <w:semiHidden/>
    <w:unhideWhenUsed/>
    <w:rsid w:val="00132447"/>
    <w:rPr>
      <w:rFonts w:ascii="Tahoma" w:hAnsi="Tahoma" w:cs="Tahoma"/>
      <w:sz w:val="16"/>
      <w:szCs w:val="16"/>
    </w:rPr>
  </w:style>
  <w:style w:type="character" w:customStyle="1" w:styleId="BallontekstChar">
    <w:name w:val="Ballontekst Char"/>
    <w:basedOn w:val="Standaardalinea-lettertype"/>
    <w:link w:val="Ballontekst"/>
    <w:semiHidden/>
    <w:rsid w:val="00132447"/>
    <w:rPr>
      <w:rFonts w:ascii="Tahoma" w:hAnsi="Tahoma" w:cs="Tahoma"/>
      <w:sz w:val="16"/>
      <w:szCs w:val="16"/>
    </w:rPr>
  </w:style>
  <w:style w:type="character" w:styleId="Hyperlink">
    <w:name w:val="Hyperlink"/>
    <w:basedOn w:val="Standaardalinea-lettertype"/>
    <w:rsid w:val="00737972"/>
    <w:rPr>
      <w:color w:val="0000FF" w:themeColor="hyperlink"/>
      <w:u w:val="single"/>
    </w:rPr>
  </w:style>
  <w:style w:type="character" w:styleId="Verwijzingopmerking">
    <w:name w:val="annotation reference"/>
    <w:basedOn w:val="Standaardalinea-lettertype"/>
    <w:unhideWhenUsed/>
    <w:rsid w:val="00737972"/>
    <w:rPr>
      <w:sz w:val="16"/>
      <w:szCs w:val="16"/>
    </w:rPr>
  </w:style>
  <w:style w:type="paragraph" w:styleId="Lijstalinea">
    <w:name w:val="List Paragraph"/>
    <w:basedOn w:val="Standaard"/>
    <w:uiPriority w:val="34"/>
    <w:qFormat/>
    <w:rsid w:val="00737972"/>
    <w:pPr>
      <w:spacing w:line="360" w:lineRule="auto"/>
      <w:ind w:left="708"/>
    </w:pPr>
  </w:style>
  <w:style w:type="character" w:customStyle="1" w:styleId="vet">
    <w:name w:val="vet"/>
    <w:basedOn w:val="Standaardalinea-lettertype"/>
    <w:uiPriority w:val="1"/>
    <w:rsid w:val="00737972"/>
    <w:rPr>
      <w:rFonts w:ascii="Arial" w:hAnsi="Arial"/>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282432">
      <w:bodyDiv w:val="1"/>
      <w:marLeft w:val="0"/>
      <w:marRight w:val="0"/>
      <w:marTop w:val="0"/>
      <w:marBottom w:val="0"/>
      <w:divBdr>
        <w:top w:val="none" w:sz="0" w:space="0" w:color="auto"/>
        <w:left w:val="none" w:sz="0" w:space="0" w:color="auto"/>
        <w:bottom w:val="none" w:sz="0" w:space="0" w:color="auto"/>
        <w:right w:val="none" w:sz="0" w:space="0" w:color="auto"/>
      </w:divBdr>
    </w:div>
    <w:div w:id="133348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Brief.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580D127A5F64F09AB8DBECBFB9F9A51"/>
        <w:category>
          <w:name w:val="General"/>
          <w:gallery w:val="placeholder"/>
        </w:category>
        <w:types>
          <w:type w:val="bbPlcHdr"/>
        </w:types>
        <w:behaviors>
          <w:behavior w:val="content"/>
        </w:behaviors>
        <w:guid w:val="{352FE846-3FCC-426B-AA99-04CDF78E29D4}"/>
      </w:docPartPr>
      <w:docPartBody>
        <w:p w:rsidR="00B22A42" w:rsidRDefault="004D3886">
          <w:r w:rsidRPr="006630F9">
            <w:rPr>
              <w:rStyle w:val="Tekstvantijdelijkeaanduiding"/>
            </w:rPr>
            <w:t>Tekstelement voettekst</w:t>
          </w:r>
        </w:p>
      </w:docPartBody>
    </w:docPart>
    <w:docPart>
      <w:docPartPr>
        <w:name w:val="DED0342606DF4944BB1DA8C29B8B78E4"/>
        <w:category>
          <w:name w:val="Algemeen"/>
          <w:gallery w:val="placeholder"/>
        </w:category>
        <w:types>
          <w:type w:val="bbPlcHdr"/>
        </w:types>
        <w:behaviors>
          <w:behavior w:val="content"/>
        </w:behaviors>
        <w:guid w:val="{ACB5E981-31D4-437E-A62F-5674AC0F2CA4}"/>
      </w:docPartPr>
      <w:docPartBody>
        <w:p w:rsidR="00432EAE" w:rsidRDefault="006A4078" w:rsidP="006A4078">
          <w:pPr>
            <w:pStyle w:val="DED0342606DF4944BB1DA8C29B8B78E43"/>
          </w:pPr>
          <w:r w:rsidRPr="00AD3892">
            <w:rPr>
              <w:rStyle w:val="Tekstvantijdelijkeaanduiding"/>
            </w:rPr>
            <w:t>Afsluiting</w:t>
          </w:r>
        </w:p>
      </w:docPartBody>
    </w:docPart>
    <w:docPart>
      <w:docPartPr>
        <w:name w:val="9C6DA852F5294D908CD2ED6DB62AF8EC"/>
        <w:category>
          <w:name w:val="Algemeen"/>
          <w:gallery w:val="placeholder"/>
        </w:category>
        <w:types>
          <w:type w:val="bbPlcHdr"/>
        </w:types>
        <w:behaviors>
          <w:behavior w:val="content"/>
        </w:behaviors>
        <w:guid w:val="{4D4E94C5-3628-449A-B152-4C0BEC0CC745}"/>
      </w:docPartPr>
      <w:docPartBody>
        <w:p w:rsidR="00432EAE" w:rsidRDefault="006A4078" w:rsidP="006A4078">
          <w:pPr>
            <w:pStyle w:val="9C6DA852F5294D908CD2ED6DB62AF8EC3"/>
          </w:pPr>
          <w:r w:rsidRPr="00AD3892">
            <w:rPr>
              <w:rStyle w:val="Tekstvantijdelijkeaanduiding"/>
            </w:rPr>
            <w:t>Heeft u nog vragen</w:t>
          </w:r>
        </w:p>
      </w:docPartBody>
    </w:docPart>
    <w:docPart>
      <w:docPartPr>
        <w:name w:val="1E28FC7E2488433DBADBFE348091C034"/>
        <w:category>
          <w:name w:val="Algemeen"/>
          <w:gallery w:val="placeholder"/>
        </w:category>
        <w:types>
          <w:type w:val="bbPlcHdr"/>
        </w:types>
        <w:behaviors>
          <w:behavior w:val="content"/>
        </w:behaviors>
        <w:guid w:val="{0FB63F98-1234-4263-BAE6-86F75D792317}"/>
      </w:docPartPr>
      <w:docPartBody>
        <w:p w:rsidR="00432EAE" w:rsidRDefault="006A4078" w:rsidP="006A4078">
          <w:pPr>
            <w:pStyle w:val="1E28FC7E2488433DBADBFE348091C0343"/>
          </w:pPr>
          <w:r w:rsidRPr="00AD3892">
            <w:rPr>
              <w:rStyle w:val="Tekstvantijdelijkeaanduiding"/>
            </w:rPr>
            <w:t>UKomtOpDitMoment.Name</w:t>
          </w:r>
        </w:p>
      </w:docPartBody>
    </w:docPart>
    <w:docPart>
      <w:docPartPr>
        <w:name w:val="3265459D35A349D58F323503DB9F84E5"/>
        <w:category>
          <w:name w:val="Algemeen"/>
          <w:gallery w:val="placeholder"/>
        </w:category>
        <w:types>
          <w:type w:val="bbPlcHdr"/>
        </w:types>
        <w:behaviors>
          <w:behavior w:val="content"/>
        </w:behaviors>
        <w:guid w:val="{77BB23B0-E6BB-45A0-B207-B4C90F217E9E}"/>
      </w:docPartPr>
      <w:docPartBody>
        <w:p w:rsidR="00432EAE" w:rsidRDefault="006A4078" w:rsidP="006A4078">
          <w:pPr>
            <w:pStyle w:val="3265459D35A349D58F323503DB9F84E53"/>
          </w:pPr>
          <w:r w:rsidRPr="00AD3892">
            <w:rPr>
              <w:rStyle w:val="Tekstvantijdelijkeaanduiding"/>
            </w:rPr>
            <w:t>InAanmerkingVoor.Name</w:t>
          </w:r>
        </w:p>
      </w:docPartBody>
    </w:docPart>
    <w:docPart>
      <w:docPartPr>
        <w:name w:val="92B0D6B968F0401F9B9037C44B855D4A"/>
        <w:category>
          <w:name w:val="Algemeen"/>
          <w:gallery w:val="placeholder"/>
        </w:category>
        <w:types>
          <w:type w:val="bbPlcHdr"/>
        </w:types>
        <w:behaviors>
          <w:behavior w:val="content"/>
        </w:behaviors>
        <w:guid w:val="{29023EB5-D4EF-4DD9-ACFD-7D6E063D6C8F}"/>
      </w:docPartPr>
      <w:docPartBody>
        <w:p w:rsidR="00432EAE" w:rsidRDefault="006A4078" w:rsidP="006A4078">
          <w:pPr>
            <w:pStyle w:val="92B0D6B968F0401F9B9037C44B855D4A3"/>
          </w:pPr>
          <w:r w:rsidRPr="00AD3892">
            <w:rPr>
              <w:rStyle w:val="Tekstvantijdelijkeaanduiding"/>
            </w:rPr>
            <w:t>18 jaar</w:t>
          </w:r>
        </w:p>
      </w:docPartBody>
    </w:docPart>
    <w:docPart>
      <w:docPartPr>
        <w:name w:val="DD620811FE544312A207A8486D5E4424"/>
        <w:category>
          <w:name w:val="Algemeen"/>
          <w:gallery w:val="placeholder"/>
        </w:category>
        <w:types>
          <w:type w:val="bbPlcHdr"/>
        </w:types>
        <w:behaviors>
          <w:behavior w:val="content"/>
        </w:behaviors>
        <w:guid w:val="{417DB475-9830-4D19-8112-388ACC722CB0}"/>
      </w:docPartPr>
      <w:docPartBody>
        <w:p w:rsidR="00281E50" w:rsidRDefault="006A4078" w:rsidP="006A4078">
          <w:pPr>
            <w:pStyle w:val="DD620811FE544312A207A8486D5E44243"/>
          </w:pPr>
          <w:r w:rsidRPr="007E0D4A">
            <w:rPr>
              <w:rStyle w:val="Tekstvantijdelijkeaanduiding"/>
            </w:rPr>
            <w:t>Verblijfsrecht</w:t>
          </w:r>
        </w:p>
      </w:docPartBody>
    </w:docPart>
    <w:docPart>
      <w:docPartPr>
        <w:name w:val="725898904EA845EA93BB96052774A170"/>
        <w:category>
          <w:name w:val="Algemeen"/>
          <w:gallery w:val="placeholder"/>
        </w:category>
        <w:types>
          <w:type w:val="bbPlcHdr"/>
        </w:types>
        <w:behaviors>
          <w:behavior w:val="content"/>
        </w:behaviors>
        <w:guid w:val="{2B11E12C-6E2E-467E-90C1-32D40C90416C}"/>
      </w:docPartPr>
      <w:docPartBody>
        <w:p w:rsidR="00281E50" w:rsidRDefault="006A4078" w:rsidP="006A4078">
          <w:pPr>
            <w:pStyle w:val="725898904EA845EA93BB96052774A1703"/>
          </w:pPr>
          <w:r w:rsidRPr="002E5C36">
            <w:rPr>
              <w:rStyle w:val="Tekstvantijdelijkeaanduiding"/>
            </w:rPr>
            <w:t>X jaar verblijfsrecht</w:t>
          </w:r>
        </w:p>
      </w:docPartBody>
    </w:docPart>
    <w:docPart>
      <w:docPartPr>
        <w:name w:val="7A81AF1754714EDCA8C5A9DE9813F2CC"/>
        <w:category>
          <w:name w:val="Algemeen"/>
          <w:gallery w:val="placeholder"/>
        </w:category>
        <w:types>
          <w:type w:val="bbPlcHdr"/>
        </w:types>
        <w:behaviors>
          <w:behavior w:val="content"/>
        </w:behaviors>
        <w:guid w:val="{EBC1CC67-48A0-4FE0-9F98-187CFBCAA6A4}"/>
      </w:docPartPr>
      <w:docPartBody>
        <w:p w:rsidR="00281E50" w:rsidRDefault="006A4078" w:rsidP="006A4078">
          <w:pPr>
            <w:pStyle w:val="7A81AF1754714EDCA8C5A9DE9813F2CC3"/>
          </w:pPr>
          <w:r w:rsidRPr="002E5C36">
            <w:rPr>
              <w:rStyle w:val="Tekstvantijdelijkeaanduiding"/>
            </w:rPr>
            <w:t>Ingeburgerd</w:t>
          </w:r>
        </w:p>
      </w:docPartBody>
    </w:docPart>
    <w:docPart>
      <w:docPartPr>
        <w:name w:val="AC3C986C53AB47D9B028E11F5F557639"/>
        <w:category>
          <w:name w:val="Algemeen"/>
          <w:gallery w:val="placeholder"/>
        </w:category>
        <w:types>
          <w:type w:val="bbPlcHdr"/>
        </w:types>
        <w:behaviors>
          <w:behavior w:val="content"/>
        </w:behaviors>
        <w:guid w:val="{118C9B9E-BDD6-43D9-AEFF-22A1706D8A4E}"/>
      </w:docPartPr>
      <w:docPartBody>
        <w:p w:rsidR="00281E50" w:rsidRDefault="006A4078" w:rsidP="006A4078">
          <w:pPr>
            <w:pStyle w:val="AC3C986C53AB47D9B028E11F5F5576393"/>
          </w:pPr>
          <w:r w:rsidRPr="002E5C36">
            <w:rPr>
              <w:rStyle w:val="Tekstvantijdelijkeaanduiding"/>
            </w:rPr>
            <w:t>Documenten</w:t>
          </w:r>
        </w:p>
      </w:docPartBody>
    </w:docPart>
    <w:docPart>
      <w:docPartPr>
        <w:name w:val="64B7F084CF1F4AD0933E837A38228453"/>
        <w:category>
          <w:name w:val="Algemeen"/>
          <w:gallery w:val="placeholder"/>
        </w:category>
        <w:types>
          <w:type w:val="bbPlcHdr"/>
        </w:types>
        <w:behaviors>
          <w:behavior w:val="content"/>
        </w:behaviors>
        <w:guid w:val="{5C683935-0029-41AD-8C13-418813D25682}"/>
      </w:docPartPr>
      <w:docPartBody>
        <w:p w:rsidR="00281E50" w:rsidRDefault="006A4078" w:rsidP="006A4078">
          <w:pPr>
            <w:pStyle w:val="64B7F084CF1F4AD0933E837A382284533"/>
          </w:pPr>
          <w:r w:rsidRPr="002E5C36">
            <w:rPr>
              <w:rStyle w:val="Tekstvantijdelijkeaanduiding"/>
            </w:rPr>
            <w:t>EDE</w:t>
          </w:r>
        </w:p>
      </w:docPartBody>
    </w:docPart>
    <w:docPart>
      <w:docPartPr>
        <w:name w:val="A519523AB4B942FE8975AD694762F591"/>
        <w:category>
          <w:name w:val="Algemeen"/>
          <w:gallery w:val="placeholder"/>
        </w:category>
        <w:types>
          <w:type w:val="bbPlcHdr"/>
        </w:types>
        <w:behaviors>
          <w:behavior w:val="content"/>
        </w:behaviors>
        <w:guid w:val="{D9BA218B-2AFD-4935-B6CA-62E1051F6EC8}"/>
      </w:docPartPr>
      <w:docPartBody>
        <w:p w:rsidR="00281E50" w:rsidRDefault="006A4078" w:rsidP="006A4078">
          <w:pPr>
            <w:pStyle w:val="A519523AB4B942FE8975AD694762F5914"/>
          </w:pPr>
          <w:r w:rsidRPr="002E5C36">
            <w:rPr>
              <w:rStyle w:val="Tekstvantijdelijkeaanduiding"/>
            </w:rPr>
            <w:t>Afstand</w:t>
          </w:r>
        </w:p>
      </w:docPartBody>
    </w:docPart>
    <w:docPart>
      <w:docPartPr>
        <w:name w:val="DAAD6E866D8246F09525032B9E14842E"/>
        <w:category>
          <w:name w:val="Algemeen"/>
          <w:gallery w:val="placeholder"/>
        </w:category>
        <w:types>
          <w:type w:val="bbPlcHdr"/>
        </w:types>
        <w:behaviors>
          <w:behavior w:val="content"/>
        </w:behaviors>
        <w:guid w:val="{94038F34-EA5E-4F84-A590-E18D49492499}"/>
      </w:docPartPr>
      <w:docPartBody>
        <w:p w:rsidR="00281E50" w:rsidRDefault="006A4078" w:rsidP="006A4078">
          <w:pPr>
            <w:pStyle w:val="DAAD6E866D8246F09525032B9E14842E4"/>
          </w:pPr>
          <w:r w:rsidRPr="002E5C36">
            <w:rPr>
              <w:rStyle w:val="Tekstvantijdelijkeaanduiding"/>
            </w:rPr>
            <w:t>Hoe nu verder</w:t>
          </w:r>
        </w:p>
      </w:docPartBody>
    </w:docPart>
    <w:docPart>
      <w:docPartPr>
        <w:name w:val="26B610EC9013426F9772B7419EEC15C9"/>
        <w:category>
          <w:name w:val="Algemeen"/>
          <w:gallery w:val="placeholder"/>
        </w:category>
        <w:types>
          <w:type w:val="bbPlcHdr"/>
        </w:types>
        <w:behaviors>
          <w:behavior w:val="content"/>
        </w:behaviors>
        <w:guid w:val="{79230E6F-ED81-400A-96DE-DE660A255037}"/>
      </w:docPartPr>
      <w:docPartBody>
        <w:p w:rsidR="00281E50" w:rsidRDefault="006A4078" w:rsidP="006A4078">
          <w:pPr>
            <w:pStyle w:val="26B610EC9013426F9772B7419EEC15C94"/>
          </w:pPr>
          <w:r w:rsidRPr="002E5C36">
            <w:rPr>
              <w:rStyle w:val="Tekstvantijdelijkeaanduiding"/>
            </w:rPr>
            <w:t>X jaar nederland</w:t>
          </w:r>
        </w:p>
      </w:docPartBody>
    </w:docPart>
    <w:docPart>
      <w:docPartPr>
        <w:name w:val="1A0E08A4CCEA405F9EFAF558320C3EF0"/>
        <w:category>
          <w:name w:val="Algemeen"/>
          <w:gallery w:val="placeholder"/>
        </w:category>
        <w:types>
          <w:type w:val="bbPlcHdr"/>
        </w:types>
        <w:behaviors>
          <w:behavior w:val="content"/>
        </w:behaviors>
        <w:guid w:val="{74458DD7-E48C-450A-AB7C-E184F5E0CE0B}"/>
      </w:docPartPr>
      <w:docPartBody>
        <w:p w:rsidR="006A4078" w:rsidRDefault="006A4078" w:rsidP="006A4078">
          <w:pPr>
            <w:pStyle w:val="1A0E08A4CCEA405F9EFAF558320C3EF02"/>
          </w:pPr>
          <w:r w:rsidRPr="0048683D">
            <w:rPr>
              <w:rStyle w:val="Tekstvantijdelijkeaanduiding"/>
            </w:rPr>
            <w:t>Vaststellen</w:t>
          </w:r>
        </w:p>
      </w:docPartBody>
    </w:docPart>
    <w:docPart>
      <w:docPartPr>
        <w:name w:val="BCC10116276E40EFB5E573C38AF0F552"/>
        <w:category>
          <w:name w:val="Algemeen"/>
          <w:gallery w:val="placeholder"/>
        </w:category>
        <w:types>
          <w:type w:val="bbPlcHdr"/>
        </w:types>
        <w:behaviors>
          <w:behavior w:val="content"/>
        </w:behaviors>
        <w:guid w:val="{C30BCA27-B180-4A26-B192-1F32AA74B545}"/>
      </w:docPartPr>
      <w:docPartBody>
        <w:p w:rsidR="00BA6127" w:rsidRDefault="00A56622">
          <w:r w:rsidRPr="006B0276">
            <w:rPr>
              <w:rStyle w:val="Tekstvantijdelijkeaanduiding"/>
            </w:rPr>
            <w:t>Tekstelement keuze NNPNP</w:t>
          </w:r>
        </w:p>
      </w:docPartBody>
    </w:docPart>
    <w:docPart>
      <w:docPartPr>
        <w:name w:val="C09BE38EE29E4948B16D7C46AE5803FC"/>
        <w:category>
          <w:name w:val="Algemeen"/>
          <w:gallery w:val="placeholder"/>
        </w:category>
        <w:types>
          <w:type w:val="bbPlcHdr"/>
        </w:types>
        <w:behaviors>
          <w:behavior w:val="content"/>
        </w:behaviors>
        <w:guid w:val="{131E1431-078D-434B-8ABE-7AF1B23F3BE0}"/>
      </w:docPartPr>
      <w:docPartBody>
        <w:p w:rsidR="00832845" w:rsidRDefault="00EC47CA">
          <w:r w:rsidRPr="00D31492">
            <w:rPr>
              <w:rStyle w:val="Tekstvantijdelijkeaanduiding"/>
            </w:rPr>
            <w:t>StartdatumZaak</w:t>
          </w:r>
        </w:p>
      </w:docPartBody>
    </w:docPart>
    <w:docPart>
      <w:docPartPr>
        <w:name w:val="738C468F4F884C5AB3AA6E516A61E178"/>
        <w:category>
          <w:name w:val="Algemeen"/>
          <w:gallery w:val="placeholder"/>
        </w:category>
        <w:types>
          <w:type w:val="bbPlcHdr"/>
        </w:types>
        <w:behaviors>
          <w:behavior w:val="content"/>
        </w:behaviors>
        <w:guid w:val="{4122B66C-1BB1-4707-A10D-27F6A44976A7}"/>
      </w:docPartPr>
      <w:docPartBody>
        <w:p w:rsidR="00FE5F38" w:rsidRDefault="00BC4D34">
          <w:r w:rsidRPr="00C65435">
            <w:rPr>
              <w:rStyle w:val="Tekstvantijdelijkeaanduiding"/>
            </w:rPr>
            <w:t>Geboren</w:t>
          </w:r>
        </w:p>
      </w:docPartBody>
    </w:docPart>
    <w:docPart>
      <w:docPartPr>
        <w:name w:val="0C23166454FC4A5BB9F2DAF3A8A9ED95"/>
        <w:category>
          <w:name w:val="Algemeen"/>
          <w:gallery w:val="placeholder"/>
        </w:category>
        <w:types>
          <w:type w:val="bbPlcHdr"/>
        </w:types>
        <w:behaviors>
          <w:behavior w:val="content"/>
        </w:behaviors>
        <w:guid w:val="{379F1778-0A8C-46CE-AB22-FB69B2045DDF}"/>
      </w:docPartPr>
      <w:docPartBody>
        <w:p w:rsidR="00FE5F38" w:rsidRDefault="00BC4D34">
          <w:r w:rsidRPr="00C65435">
            <w:rPr>
              <w:rStyle w:val="Tekstvantijdelijkeaanduiding"/>
            </w:rPr>
            <w:t>18 jaarX jaar nederlandVerblijfsrechtX j</w:t>
          </w:r>
        </w:p>
      </w:docPartBody>
    </w:docPart>
    <w:docPart>
      <w:docPartPr>
        <w:name w:val="91B0729351D247F0915A295BC94C7EB1"/>
        <w:category>
          <w:name w:val="Algemeen"/>
          <w:gallery w:val="placeholder"/>
        </w:category>
        <w:types>
          <w:type w:val="bbPlcHdr"/>
        </w:types>
        <w:behaviors>
          <w:behavior w:val="content"/>
        </w:behaviors>
        <w:guid w:val="{22E1F8FD-3CF6-4131-A0C5-C9815E00DC1F}"/>
      </w:docPartPr>
      <w:docPartBody>
        <w:p w:rsidR="00A124E2" w:rsidRDefault="00C3158E">
          <w:r w:rsidRPr="003F45D5">
            <w:rPr>
              <w:rStyle w:val="Tekstvantijdelijkeaanduiding"/>
            </w:rPr>
            <w:t>ExtraKostenVoorKindEren.Waarde</w:t>
          </w:r>
        </w:p>
      </w:docPartBody>
    </w:docPart>
    <w:docPart>
      <w:docPartPr>
        <w:name w:val="6AD37C9C63E34A309C19772FF74A9DBF"/>
        <w:category>
          <w:name w:val="Algemeen"/>
          <w:gallery w:val="placeholder"/>
        </w:category>
        <w:types>
          <w:type w:val="bbPlcHdr"/>
        </w:types>
        <w:behaviors>
          <w:behavior w:val="content"/>
        </w:behaviors>
        <w:guid w:val="{27ACB2D6-E84C-4B05-9840-BAFA69A71ED7}"/>
      </w:docPartPr>
      <w:docPartBody>
        <w:p w:rsidR="00000000" w:rsidRDefault="00A124E2">
          <w:r w:rsidRPr="00CF2990">
            <w:rPr>
              <w:rStyle w:val="Tekstvantijdelijkeaanduiding"/>
            </w:rPr>
            <w:t>DeKostenVoorUwNaturalisatieverzoekBedrage.Nieuw</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886"/>
    <w:rsid w:val="00017B5F"/>
    <w:rsid w:val="000423E8"/>
    <w:rsid w:val="00043BF5"/>
    <w:rsid w:val="000540CF"/>
    <w:rsid w:val="00077C1B"/>
    <w:rsid w:val="00092E98"/>
    <w:rsid w:val="00100B72"/>
    <w:rsid w:val="00127519"/>
    <w:rsid w:val="002427CF"/>
    <w:rsid w:val="00281E50"/>
    <w:rsid w:val="003324A2"/>
    <w:rsid w:val="003768A8"/>
    <w:rsid w:val="0038704A"/>
    <w:rsid w:val="00400D62"/>
    <w:rsid w:val="0043264A"/>
    <w:rsid w:val="00432EAE"/>
    <w:rsid w:val="004D3886"/>
    <w:rsid w:val="00613AA7"/>
    <w:rsid w:val="00636D89"/>
    <w:rsid w:val="00675894"/>
    <w:rsid w:val="006A4078"/>
    <w:rsid w:val="007E0921"/>
    <w:rsid w:val="00832845"/>
    <w:rsid w:val="008419AD"/>
    <w:rsid w:val="00886235"/>
    <w:rsid w:val="009104D9"/>
    <w:rsid w:val="0095420E"/>
    <w:rsid w:val="009701A4"/>
    <w:rsid w:val="00A124E2"/>
    <w:rsid w:val="00A56622"/>
    <w:rsid w:val="00A90A38"/>
    <w:rsid w:val="00AB5884"/>
    <w:rsid w:val="00AD02C2"/>
    <w:rsid w:val="00AF19A5"/>
    <w:rsid w:val="00B13E90"/>
    <w:rsid w:val="00B22A42"/>
    <w:rsid w:val="00BA6127"/>
    <w:rsid w:val="00BC1ED7"/>
    <w:rsid w:val="00BC4D34"/>
    <w:rsid w:val="00BF2554"/>
    <w:rsid w:val="00C3158E"/>
    <w:rsid w:val="00C6429C"/>
    <w:rsid w:val="00C77E8D"/>
    <w:rsid w:val="00CA40BD"/>
    <w:rsid w:val="00DD656A"/>
    <w:rsid w:val="00E92F7C"/>
    <w:rsid w:val="00EB46F4"/>
    <w:rsid w:val="00EC47CA"/>
    <w:rsid w:val="00F116C9"/>
    <w:rsid w:val="00F54E6B"/>
    <w:rsid w:val="00FE5F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3886"/>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A124E2"/>
    <w:rPr>
      <w:color w:val="808080"/>
    </w:rPr>
  </w:style>
  <w:style w:type="paragraph" w:customStyle="1" w:styleId="1E28FC7E2488433DBADBFE348091C0343">
    <w:name w:val="1E28FC7E2488433DBADBFE348091C0343"/>
    <w:rsid w:val="006A4078"/>
    <w:pPr>
      <w:spacing w:after="0" w:line="240" w:lineRule="auto"/>
    </w:pPr>
    <w:rPr>
      <w:rFonts w:ascii="Arial" w:eastAsia="Times New Roman" w:hAnsi="Arial" w:cs="Times New Roman"/>
      <w:sz w:val="20"/>
      <w:szCs w:val="20"/>
    </w:rPr>
  </w:style>
  <w:style w:type="paragraph" w:customStyle="1" w:styleId="3265459D35A349D58F323503DB9F84E53">
    <w:name w:val="3265459D35A349D58F323503DB9F84E53"/>
    <w:rsid w:val="006A4078"/>
    <w:pPr>
      <w:spacing w:after="0" w:line="240" w:lineRule="auto"/>
    </w:pPr>
    <w:rPr>
      <w:rFonts w:ascii="Arial" w:eastAsia="Times New Roman" w:hAnsi="Arial" w:cs="Times New Roman"/>
      <w:sz w:val="20"/>
      <w:szCs w:val="20"/>
    </w:rPr>
  </w:style>
  <w:style w:type="paragraph" w:customStyle="1" w:styleId="92B0D6B968F0401F9B9037C44B855D4A3">
    <w:name w:val="92B0D6B968F0401F9B9037C44B855D4A3"/>
    <w:rsid w:val="006A4078"/>
    <w:pPr>
      <w:spacing w:after="0" w:line="240" w:lineRule="auto"/>
    </w:pPr>
    <w:rPr>
      <w:rFonts w:ascii="Arial" w:eastAsia="Times New Roman" w:hAnsi="Arial" w:cs="Times New Roman"/>
      <w:sz w:val="20"/>
      <w:szCs w:val="20"/>
    </w:rPr>
  </w:style>
  <w:style w:type="paragraph" w:customStyle="1" w:styleId="26B610EC9013426F9772B7419EEC15C94">
    <w:name w:val="26B610EC9013426F9772B7419EEC15C94"/>
    <w:rsid w:val="006A4078"/>
    <w:pPr>
      <w:spacing w:after="0" w:line="240" w:lineRule="auto"/>
    </w:pPr>
    <w:rPr>
      <w:rFonts w:ascii="Arial" w:eastAsia="Times New Roman" w:hAnsi="Arial" w:cs="Times New Roman"/>
      <w:sz w:val="20"/>
      <w:szCs w:val="20"/>
    </w:rPr>
  </w:style>
  <w:style w:type="paragraph" w:customStyle="1" w:styleId="DD620811FE544312A207A8486D5E44243">
    <w:name w:val="DD620811FE544312A207A8486D5E44243"/>
    <w:rsid w:val="006A4078"/>
    <w:pPr>
      <w:spacing w:after="0" w:line="240" w:lineRule="auto"/>
    </w:pPr>
    <w:rPr>
      <w:rFonts w:ascii="Arial" w:eastAsia="Times New Roman" w:hAnsi="Arial" w:cs="Times New Roman"/>
      <w:sz w:val="20"/>
      <w:szCs w:val="20"/>
    </w:rPr>
  </w:style>
  <w:style w:type="paragraph" w:customStyle="1" w:styleId="725898904EA845EA93BB96052774A1703">
    <w:name w:val="725898904EA845EA93BB96052774A1703"/>
    <w:rsid w:val="006A4078"/>
    <w:pPr>
      <w:spacing w:after="0" w:line="240" w:lineRule="auto"/>
    </w:pPr>
    <w:rPr>
      <w:rFonts w:ascii="Arial" w:eastAsia="Times New Roman" w:hAnsi="Arial" w:cs="Times New Roman"/>
      <w:sz w:val="20"/>
      <w:szCs w:val="20"/>
    </w:rPr>
  </w:style>
  <w:style w:type="paragraph" w:customStyle="1" w:styleId="7A81AF1754714EDCA8C5A9DE9813F2CC3">
    <w:name w:val="7A81AF1754714EDCA8C5A9DE9813F2CC3"/>
    <w:rsid w:val="006A4078"/>
    <w:pPr>
      <w:spacing w:after="0" w:line="240" w:lineRule="auto"/>
    </w:pPr>
    <w:rPr>
      <w:rFonts w:ascii="Arial" w:eastAsia="Times New Roman" w:hAnsi="Arial" w:cs="Times New Roman"/>
      <w:sz w:val="20"/>
      <w:szCs w:val="20"/>
    </w:rPr>
  </w:style>
  <w:style w:type="paragraph" w:customStyle="1" w:styleId="AC3C986C53AB47D9B028E11F5F5576393">
    <w:name w:val="AC3C986C53AB47D9B028E11F5F5576393"/>
    <w:rsid w:val="006A4078"/>
    <w:pPr>
      <w:spacing w:after="0" w:line="240" w:lineRule="auto"/>
    </w:pPr>
    <w:rPr>
      <w:rFonts w:ascii="Arial" w:eastAsia="Times New Roman" w:hAnsi="Arial" w:cs="Times New Roman"/>
      <w:sz w:val="20"/>
      <w:szCs w:val="20"/>
    </w:rPr>
  </w:style>
  <w:style w:type="paragraph" w:customStyle="1" w:styleId="64B7F084CF1F4AD0933E837A382284533">
    <w:name w:val="64B7F084CF1F4AD0933E837A382284533"/>
    <w:rsid w:val="006A4078"/>
    <w:pPr>
      <w:spacing w:after="0" w:line="240" w:lineRule="auto"/>
    </w:pPr>
    <w:rPr>
      <w:rFonts w:ascii="Arial" w:eastAsia="Times New Roman" w:hAnsi="Arial" w:cs="Times New Roman"/>
      <w:sz w:val="20"/>
      <w:szCs w:val="20"/>
    </w:rPr>
  </w:style>
  <w:style w:type="paragraph" w:customStyle="1" w:styleId="A519523AB4B942FE8975AD694762F5914">
    <w:name w:val="A519523AB4B942FE8975AD694762F5914"/>
    <w:rsid w:val="006A4078"/>
    <w:pPr>
      <w:spacing w:after="0" w:line="240" w:lineRule="auto"/>
    </w:pPr>
    <w:rPr>
      <w:rFonts w:ascii="Arial" w:eastAsia="Times New Roman" w:hAnsi="Arial" w:cs="Times New Roman"/>
      <w:sz w:val="20"/>
      <w:szCs w:val="20"/>
    </w:rPr>
  </w:style>
  <w:style w:type="paragraph" w:customStyle="1" w:styleId="1A0E08A4CCEA405F9EFAF558320C3EF02">
    <w:name w:val="1A0E08A4CCEA405F9EFAF558320C3EF02"/>
    <w:rsid w:val="006A4078"/>
    <w:pPr>
      <w:spacing w:after="0" w:line="240" w:lineRule="auto"/>
    </w:pPr>
    <w:rPr>
      <w:rFonts w:ascii="Arial" w:eastAsia="Times New Roman" w:hAnsi="Arial" w:cs="Times New Roman"/>
      <w:sz w:val="20"/>
      <w:szCs w:val="20"/>
    </w:rPr>
  </w:style>
  <w:style w:type="paragraph" w:customStyle="1" w:styleId="DAAD6E866D8246F09525032B9E14842E4">
    <w:name w:val="DAAD6E866D8246F09525032B9E14842E4"/>
    <w:rsid w:val="006A4078"/>
    <w:pPr>
      <w:spacing w:after="0" w:line="240" w:lineRule="auto"/>
    </w:pPr>
    <w:rPr>
      <w:rFonts w:ascii="Arial" w:eastAsia="Times New Roman" w:hAnsi="Arial" w:cs="Times New Roman"/>
      <w:sz w:val="20"/>
      <w:szCs w:val="20"/>
    </w:rPr>
  </w:style>
  <w:style w:type="paragraph" w:customStyle="1" w:styleId="9C6DA852F5294D908CD2ED6DB62AF8EC3">
    <w:name w:val="9C6DA852F5294D908CD2ED6DB62AF8EC3"/>
    <w:rsid w:val="006A4078"/>
    <w:pPr>
      <w:spacing w:after="0" w:line="240" w:lineRule="auto"/>
    </w:pPr>
    <w:rPr>
      <w:rFonts w:ascii="Arial" w:eastAsia="Times New Roman" w:hAnsi="Arial" w:cs="Times New Roman"/>
      <w:sz w:val="20"/>
      <w:szCs w:val="20"/>
    </w:rPr>
  </w:style>
  <w:style w:type="paragraph" w:customStyle="1" w:styleId="DED0342606DF4944BB1DA8C29B8B78E43">
    <w:name w:val="DED0342606DF4944BB1DA8C29B8B78E43"/>
    <w:rsid w:val="006A4078"/>
    <w:pPr>
      <w:spacing w:after="0" w:line="240" w:lineRule="auto"/>
    </w:pPr>
    <w:rPr>
      <w:rFonts w:ascii="Arial" w:eastAsia="Times New Roman" w:hAnsi="Arial"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FormConfiguration><![CDATA[{"formFields":[{"type":"textElementPlaceholder","name":"TextElement2","label":"Adressering","locked":false,"helpTexts":null,"spacing":null},{"type":"textElementPlaceholder","name":"TextElement1","label":"voettekst","locked":false,"helpTexts":null,"spacing":null},{"type":"heading","label":"Inhoud van de brief","name":"InhoudVanDeBrief","helpTexts":null,"locked":false,"spacing":null},{"type":"datePicker","label":"Startdatum zaak","name":"StartdatumZaak","helpTexts":{},"locked":false,"spacing":{},"required":false},{"type":"dropDown","label":"U komt op dit moment:","name":"UKomtOpDitMoment","helpTexts":null,"locked":false,"spacing":null,"autoSelectFirstOption":false,"dataSourceName":"Moment","defaultValue":null,"required":true,"distinct":false,"hideIfNoUserInteractionRequired":false,"shareValue":false,"dataSourceFieldName":"Name"},{"type":"dropDown","label":"In aanmerking voor:","name":"InAanmerkingVoor","helpTexts":null,"locked":false,"spacing":null,"autoSelectFirstOption":false,"dataSourceName":"OptieNaturalisatie","defaultValue":null,"required":true,"distinct":false,"hideIfNoUserInteractionRequired":false,"shareValue":false,"dataSourceFieldName":"Name"},{"type":"dropDown","label":"Is betrokkene in Nederland geboren en woonde één van de (groot)ouders op dat moment in Nederland?","name":"GeborenNederland","helpTexts":{},"locked":false,"spacing":{},"autoSelectFirstOption":false,"dataSourceName":"BetrokkeneGeborenNederland","defaultValue":"Nee","required":false,"distinct":false,"hideIfNoUserInteractionRequired":false,"shareValue":false,"dataSourceFieldName":"Name"},{"type":"heading","label":"U bent ouder dan 18 jaar","name":"UBentOuderDan18JaarKOP","helpTexts":null,"locked":false,"spacing":null},{"type":"dropDown","label":"U bent ouder dan 18 jaar?","name":"UBentOuderDan18Jaar","helpTexts":null,"locked":false,"spacing":null,"autoSelectFirstOption":false,"dataSourceName":"JongerDan18","defaultValue":null,"required":true,"distinct":false,"hideIfNoUserInteractionRequired":false,"shareValue":false,"dataSourceFieldName":"Name"},{"type":"textElementPlaceholder","name":"TextElement5","label":"18 jaar","locked":false,"helpTexts":null,"spacing":null},{"type":"heading","label":"U woont langer dan x jaar in Nederland","name":"UWoontLangerDanXJaarInNederland1","helpTexts":null,"locked":false,"spacing":null},{"type":"dropDown","label":"U woont langer dan x jaar in Nederland:","name":"UWoontLangerDanXJaarInNederland","helpTexts":null,"locked":false,"spacing":null,"autoSelectFirstOption":false,"dataSourceName":"LangerDanXjaarNederland","defaultValue":null,"required":true,"distinct":false,"hideIfNoUserInteractionRequired":false,"shareValue":false,"dataSourceFieldName":"Name"},{"type":"textElementPlaceholder","name":"TextElement14","label":"x jaar","locked":false,"helpTexts":null,"spacing":null},{"type":"heading","label":"U heeft verblijfsrecht voor onbepaalde tijd","name":"UHeeftVerblijfsrechtVoorOnbepaaldeTijd","helpTexts":null,"locked":false,"spacing":null},{"type":"dropDown","label":"U heeft verblijfsrecht voor onbepaalde tijd:","name":"Verblijfsrecht","helpTexts":null,"locked":false,"spacing":null,"autoSelectFirstOption":false,"dataSourceName":"Verblijfsrecht","defaultValue":null,"required":false,"distinct":false,"hideIfNoUserInteractionRequired":false,"shareValue":false,"dataSourceFieldName":"Name"},{"type":"textElementPlaceholder","name":"TextElement7","label":"Verblijfsrecht","locked":false,"helpTexts":null,"spacing":null},{"type":"heading","label":"U heeft x jaar verblijfsrecht","name":"UHeeftXJaarVerblijfsrechtH","helpTexts":null,"locked":false,"spacing":null},{"type":"dropDown","label":"U heeft x jaar verblijfsrecht:","name":"UHeeftXJaarVerblijfsrecht","helpTexts":null,"locked":false,"spacing":null,"autoSelectFirstOption":false,"dataSourceName":"VerblijfsrechtXJaar","defaultValue":null,"required":true,"distinct":false,"hideIfNoUserInteractionRequired":false,"shareValue":false,"dataSourceFieldName":"Name"},{"type":"textElementPlaceholder","name":"TextElement8","label":"X jaar verblijfsrecht","locked":false,"helpTexts":null,"spacing":null},{"type":"heading","label":"Ingeburgerd of opgegroeid","name":"IngeburgerdOfOpgegroeid","helpTexts":null,"locked":false,"spacing":null},{"type":"dropDown","label":"U bent voldoende ingeburgerd:","name":"UBentVoldoendeIngeburgerd","helpTexts":null,"locked":false,"spacing":null,"autoSelectFirstOption":false,"dataSourceName":"Ingeburgerd","defaultValue":null,"required":true,"distinct":false,"hideIfNoUserInteractionRequired":false,"shareValue":false,"dataSourceFieldName":"Name"},{"type":"textElementPlaceholder","name":"TextElement9","label":"Ingeburgerd","locked":false,"helpTexts":null,"spacing":null},{"type":"heading","label":"Documenten","name":"Documenten","helpTexts":null,"locked":false,"spacing":null},{"type":"dropDown","label":"Zichtbaarheid documenten:","name":"ZichtbaarheidDocumenten","helpTexts":null,"locked":false,"spacing":null,"autoSelectFirstOption":false,"dataSourceName":"DocumentenNederlandseNationaliteit","defaultValue":null,"required":true,"distinct":false,"hideIfNoUserInteractionRequired":false,"shareValue":false,"dataSourceFieldName":"Name"},{"type":"textElementPlaceholder","name":"TextElement10","label":"Documenten","locked":false,"helpTexts":null,"spacing":null},{"type":"dropDown","label":"Wel of geen verkaring onder ede(VOE):","name":"WelOfGeenVerkaringOnderEdeVoe","helpTexts":null,"locked":false,"spacing":null,"autoSelectFirstOption":false,"dataSourceName":"VerklaringNederlandseNationaliteit","defaultValue":null,"required":true,"distinct":false,"hideIfNoUserInteractionRequired":false,"shareValue":false,"dataSourceFieldName":"Name"},{"type":"textElementPlaceholder","name":"TextElement11","label":"EDE","locked":false,"helpTexts":null,"spacing":null},{"type":"heading","label":"U moet  afstand doen van uw huidige nationaliteit","name":"UMoetAfstandDoenVanUwHuidigeNationaliteitH","helpTexts":null,"locked":false,"spacing":null},{"type":"dropDown","label":"U moet  afstand doen van uw huidige nationaliteit:","name":"UMoetAfstandDoenVanUwHuidigeNationaliteit","helpTexts":null,"locked":false,"spacing":null,"autoSelectFirstOption":false,"dataSourceName":"AfstandNederlandseNationaliteit","defaultValue":null,"required":false,"distinct":false,"hideIfNoUserInteractionRequired":false,"shareValue":false,"dataSourceFieldName":"Name"},{"type":"textElementPlaceholder","name":"TextElement12","label":"Afstand","locked":false,"helpTexts":null,"spacing":null},{"type":"heading","label":"Hoe nu verder?","name":"HoeNuVerderH","helpTexts":null,"locked":false,"spacing":null},{"type":"dropDown","label":"Hoe nu verder?","name":"HoeNuVerder","helpTexts":null,"locked":false,"spacing":null,"autoSelectFirstOption":false,"dataSourceName":"HoeVerderNederlandseNationaliteit","defaultValue":null,"required":true,"distinct":false,"hideIfNoUserInteractionRequired":false,"shareValue":false,"dataSourceFieldName":"Name"},{"type":"textElementPlaceholder","name":"TextElement13","label":"Hoe nu verder","locked":false,"helpTexts":null,"spacing":null},{"type":"heading","label":"Naam gebruik","name":"NaamGebruik","helpTexts":null,"locked":false,"spacing":null},{"type":"dropDown","label":"Vaststellen of wijzigen:","name":"VaststellenOfWijzigen","helpTexts":null,"locked":false,"spacing":null,"autoSelectFirstOption":false,"dataSourceName":"NaamgebruikVaststellenNederlandseNationaliteit","defaultValue":null,"required":true,"distinct":false,"hideIfNoUserInteractionRequired":false,"shareValue":false,"dataSourceFieldName":"Name"},{"type":"textElementPlaceholder","name":"TextElement15","label":"Vaststellen of wijzigen","locked":false,"helpTexts":null,"spacing":null},{"type":"heading","label":"De kosten voor uw naturalisatieverzoek bedragen:","name":"DeKostenVoorUwNaturalisatieverzoekBedragen","helpTexts":null,"locked":false,"spacing":null},{"type":"dropDown","label":"De kosten voor uw naturalisatieverzoek bedrage:","name":"DeKostenVoorUwNaturalisatieverzoekBedrage","helpTexts":null,"locked":false,"spacing":null,"autoSelectFirstOption":false,"dataSourceName":"LegesNaturalisatie","defaultValue":null,"required":true,"distinct":false,"hideIfNoUserInteractionRequired":false,"shareValue":false,"dataSourceFieldName":"Nieuw"},{"type":"dropDown","label":"Extra kosten voor kind(eren)","name":"ExtraKostenVoorKindEren","helpTexts":null,"locked":false,"spacing":null,"autoSelectFirstOption":false,"dataSourceName":"LegesNaturalisatieKind","defaultValue":null,"required":true,"distinct":false,"hideIfNoUserInteractionRequired":false,"shareValue":false,"dataSourceFieldName":"Name"},{"type":"textElementPlaceholder","name":"TextElement16","label":"Placeholder 16","locked":false,"helpTexts":{},"spacing":{}}],"formDataEntries":[]}]]></TemplafyFormConfiguration>
</file>

<file path=customXml/item2.xml><?xml version="1.0" encoding="utf-8"?>
<TemplafyTemplateConfiguration><![CDATA[{"elementsMetadata":[],"transformationConfigurations":[{"image":"{{UserProfile.Organisatie.Logo.Logo}}","shapeName":"Logo alle pagina's","width":"{{UserProfile.Organisatie.Logo.Width}}","height":"","namedSections":"","namedPages":"{{NamedPages.All}}","numberedSections":[],"leftOffset":"{{UserProfile.Organisatie.Logo.LeftOffset}}","horizontalRelativePosition":"{{HorizontalRelativePosition.Page}}","horizontalAlignment":"","topOffset":"{{UserProfile.Organisatie.Logo.TopOffset}}","verticalRelativePosition":"{{VerticalRelativePosition.Page}}","verticalAlignment":"","imageTextWrapping":"{{ImageTextWrapping.BehindText}}","rotation":"","color":"","disableUpdates":false,"type":"imageHeader"}],"enableDocumentContentUpdater":true,"version":"2.0"}]]></TemplafyTemplateConfiguration>
</file>

<file path=customXml/itemProps1.xml><?xml version="1.0" encoding="utf-8"?>
<ds:datastoreItem xmlns:ds="http://schemas.openxmlformats.org/officeDocument/2006/customXml" ds:itemID="{091A76EC-52E2-4EBD-9545-B8F94C3E6216}">
  <ds:schemaRefs/>
</ds:datastoreItem>
</file>

<file path=customXml/itemProps2.xml><?xml version="1.0" encoding="utf-8"?>
<ds:datastoreItem xmlns:ds="http://schemas.openxmlformats.org/officeDocument/2006/customXml" ds:itemID="{BD71B417-04E1-4B53-819B-016ADAB20FA4}">
  <ds:schemaRefs/>
</ds:datastoreItem>
</file>

<file path=docProps/app.xml><?xml version="1.0" encoding="utf-8"?>
<Properties xmlns="http://schemas.openxmlformats.org/officeDocument/2006/extended-properties" xmlns:vt="http://schemas.openxmlformats.org/officeDocument/2006/docPropsVTypes">
  <Template>Brief.dotm</Template>
  <TotalTime>14</TotalTime>
  <Pages>2</Pages>
  <Words>294</Words>
  <Characters>1619</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Gemeente Helmond</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RonnieP</dc:creator>
  <cp:keywords/>
  <dc:description/>
  <cp:lastModifiedBy>Puts, Ronnie</cp:lastModifiedBy>
  <cp:revision>6</cp:revision>
  <dcterms:created xsi:type="dcterms:W3CDTF">2024-03-21T07:05:00Z</dcterms:created>
  <dcterms:modified xsi:type="dcterms:W3CDTF">2025-01-07T14:28:00Z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MSIP_Label_809b38bc-0ed8-48ce-ab09-5250aa17f0d6_Enabled">
    <vt:lpwstr>true</vt:lpwstr>
  </op:property>
  <op:property fmtid="{D5CDD505-2E9C-101B-9397-08002B2CF9AE}" pid="3" name="MSIP_Label_809b38bc-0ed8-48ce-ab09-5250aa17f0d6_SetDate">
    <vt:lpwstr>2023-04-04T05:20:09Z</vt:lpwstr>
  </op:property>
  <op:property fmtid="{D5CDD505-2E9C-101B-9397-08002B2CF9AE}" pid="4" name="MSIP_Label_809b38bc-0ed8-48ce-ab09-5250aa17f0d6_Method">
    <vt:lpwstr>Standard</vt:lpwstr>
  </op:property>
  <op:property fmtid="{D5CDD505-2E9C-101B-9397-08002B2CF9AE}" pid="5" name="MSIP_Label_809b38bc-0ed8-48ce-ab09-5250aa17f0d6_Name">
    <vt:lpwstr>Public</vt:lpwstr>
  </op:property>
  <op:property fmtid="{D5CDD505-2E9C-101B-9397-08002B2CF9AE}" pid="6" name="MSIP_Label_809b38bc-0ed8-48ce-ab09-5250aa17f0d6_SiteId">
    <vt:lpwstr>7f263ce8-b129-4c08-b21c-36d0ebea0d03</vt:lpwstr>
  </op:property>
  <op:property fmtid="{D5CDD505-2E9C-101B-9397-08002B2CF9AE}" pid="7" name="MSIP_Label_809b38bc-0ed8-48ce-ab09-5250aa17f0d6_ActionId">
    <vt:lpwstr>927d3579-a1e5-446e-9f30-cad2800a9bad</vt:lpwstr>
  </op:property>
  <op:property fmtid="{D5CDD505-2E9C-101B-9397-08002B2CF9AE}" pid="8" name="MSIP_Label_809b38bc-0ed8-48ce-ab09-5250aa17f0d6_ContentBits">
    <vt:lpwstr>0</vt:lpwstr>
  </op:property>
</op:Properties>
</file>